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00" w:rsidRDefault="00840400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.35pt;margin-top:.25pt;width:396.75pt;height:56.25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" filled="f" stroked="f">
            <v:textbox>
              <w:txbxContent>
                <w:p w:rsidR="00840400" w:rsidRPr="00C05AEE" w:rsidRDefault="00840400" w:rsidP="00C05AEE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2.SINIF</w:t>
                  </w:r>
                  <w:r w:rsidRPr="00C05AEE">
                    <w:rPr>
                      <w:b/>
                      <w:sz w:val="72"/>
                      <w:szCs w:val="72"/>
                    </w:rPr>
                    <w:t xml:space="preserve"> DENEME SINAVI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HAYAT BİLGİSİ SORULARI</w:t>
      </w:r>
    </w:p>
    <w:p w:rsidR="00840400" w:rsidRDefault="00840400" w:rsidP="00C05AEE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izgi_aile_resimleri" style="position:absolute;margin-left:4.9pt;margin-top:4.5pt;width:56.25pt;height:63pt;z-index:-251703808;visibility:visible" wrapcoords="-288 0 -288 21343 21600 21343 21600 0 -288 0">
            <v:imagedata r:id="rId5" o:title=""/>
            <w10:wrap type="through"/>
          </v:shape>
        </w:pict>
      </w:r>
      <w:r>
        <w:rPr>
          <w:rFonts w:ascii="Comic Sans MS" w:hAnsi="Comic Sans MS"/>
          <w:b/>
          <w:sz w:val="26"/>
          <w:szCs w:val="26"/>
        </w:rPr>
        <w:t>1- ‘’</w:t>
      </w:r>
      <w:r>
        <w:rPr>
          <w:rFonts w:ascii="Comic Sans MS" w:hAnsi="Comic Sans MS"/>
          <w:i/>
        </w:rPr>
        <w:t>Adnan Bey, 65 yaşındadır. Bir gün 7 yaşındaki ve 65 yaşındaki resimlerini alıp bakar.’’</w:t>
      </w:r>
      <w:r>
        <w:rPr>
          <w:rFonts w:ascii="Comic Sans MS" w:hAnsi="Comic Sans MS"/>
          <w:b/>
        </w:rPr>
        <w:t xml:space="preserve"> Buna göre Adnan Bey iki resim arasında aşağıdakilerden hangisinin </w:t>
      </w:r>
      <w:r>
        <w:rPr>
          <w:rFonts w:ascii="Comic Sans MS" w:hAnsi="Comic Sans MS"/>
          <w:b/>
          <w:u w:val="single"/>
        </w:rPr>
        <w:t>değişmediğini</w:t>
      </w:r>
      <w:r>
        <w:rPr>
          <w:rFonts w:ascii="Comic Sans MS" w:hAnsi="Comic Sans MS"/>
          <w:b/>
        </w:rPr>
        <w:t xml:space="preserve"> görür ?</w:t>
      </w:r>
    </w:p>
    <w:p w:rsidR="00840400" w:rsidRDefault="00840400" w:rsidP="00C05AE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A. Saç renginin       </w:t>
      </w:r>
      <w:r>
        <w:rPr>
          <w:rFonts w:ascii="Comic Sans MS" w:hAnsi="Comic Sans MS"/>
        </w:rPr>
        <w:tab/>
        <w:t xml:space="preserve"> B. Göz renginin          C. Boyunun</w:t>
      </w:r>
    </w:p>
    <w:p w:rsidR="00840400" w:rsidRPr="00C05AEE" w:rsidRDefault="00840400" w:rsidP="00C05AEE">
      <w:pPr>
        <w:rPr>
          <w:rFonts w:ascii="Comic Sans MS" w:hAnsi="Comic Sans MS" w:cs="Arial"/>
          <w:sz w:val="16"/>
          <w:szCs w:val="16"/>
        </w:rPr>
      </w:pPr>
      <w:r>
        <w:rPr>
          <w:noProof/>
          <w:lang w:eastAsia="tr-TR"/>
        </w:rPr>
        <w:pict>
          <v:shape id="Resim 7" o:spid="_x0000_s1028" type="#_x0000_t75" style="position:absolute;margin-left:276.15pt;margin-top:27.95pt;width:34.2pt;height:33.1pt;z-index:-251700736;visibility:visible">
            <v:imagedata r:id="rId6" o:title="" blacklevel="-2621f"/>
          </v:shape>
        </w:pict>
      </w:r>
      <w:r>
        <w:rPr>
          <w:noProof/>
          <w:lang w:eastAsia="tr-TR"/>
        </w:rPr>
        <w:pict>
          <v:shape id="Resim 6" o:spid="_x0000_s1029" type="#_x0000_t75" style="position:absolute;margin-left:150pt;margin-top:28.05pt;width:36.35pt;height:37pt;z-index:-251701760;visibility:visible">
            <v:imagedata r:id="rId7" o:title=""/>
          </v:shape>
        </w:pict>
      </w:r>
      <w:r w:rsidRPr="00690C62">
        <w:rPr>
          <w:rFonts w:ascii="Comic Sans MS" w:hAnsi="Comic Sans MS"/>
          <w:b/>
          <w:sz w:val="30"/>
          <w:szCs w:val="30"/>
        </w:rPr>
        <w:t>2</w:t>
      </w:r>
      <w:r>
        <w:rPr>
          <w:rFonts w:ascii="Comic Sans MS" w:hAnsi="Comic Sans MS"/>
        </w:rPr>
        <w:t xml:space="preserve">-  </w:t>
      </w:r>
      <w:r>
        <w:rPr>
          <w:noProof/>
          <w:lang w:eastAsia="tr-TR"/>
        </w:rPr>
        <w:pict>
          <v:shape id="Resim 8" o:spid="_x0000_s1030" type="#_x0000_t75" style="position:absolute;margin-left:48pt;margin-top:31.7pt;width:33.1pt;height:33.25pt;z-index:-251702784;visibility:visible;mso-position-horizontal-relative:text;mso-position-vertical-relative:text">
            <v:imagedata r:id="rId8" o:title="" blacklevel="-3932f"/>
          </v:shape>
        </w:pict>
      </w:r>
      <w:r>
        <w:rPr>
          <w:rFonts w:ascii="Comic Sans MS" w:hAnsi="Comic Sans MS"/>
        </w:rPr>
        <w:t xml:space="preserve"> </w:t>
      </w:r>
      <w:r w:rsidRPr="009E4B97">
        <w:rPr>
          <w:rFonts w:ascii="Comic Sans MS" w:hAnsi="Comic Sans MS"/>
        </w:rPr>
        <w:t>“Ömer doğum gününde sevinçten havaya zıpladı.”</w:t>
      </w:r>
      <w:r w:rsidRPr="009E4B97">
        <w:rPr>
          <w:rFonts w:ascii="Comic Sans MS" w:hAnsi="Comic Sans MS"/>
          <w:b/>
        </w:rPr>
        <w:t xml:space="preserve"> Cümlesi hangi duyguyu ifade eder? </w:t>
      </w:r>
    </w:p>
    <w:p w:rsidR="00840400" w:rsidRDefault="00840400" w:rsidP="00C05AE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9" o:spid="_x0000_s1031" type="#_x0000_t75" style="position:absolute;margin-left:-.35pt;margin-top:27.9pt;width:57.75pt;height:48.75pt;z-index:-251699712;visibility:visible" wrapcoords="-281 0 -281 21268 21600 21268 21600 0 -281 0">
            <v:imagedata r:id="rId9" o:title=""/>
            <w10:wrap type="through"/>
          </v:shape>
        </w:pict>
      </w:r>
      <w:r>
        <w:rPr>
          <w:rFonts w:ascii="Comic Sans MS" w:hAnsi="Comic Sans MS"/>
        </w:rPr>
        <w:t>A.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C.  </w:t>
      </w:r>
    </w:p>
    <w:p w:rsidR="00840400" w:rsidRPr="006E6D0C" w:rsidRDefault="00840400" w:rsidP="00C05AEE">
      <w:pPr>
        <w:rPr>
          <w:rFonts w:ascii="Comic Sans MS" w:hAnsi="Comic Sans MS"/>
        </w:rPr>
      </w:pPr>
      <w:r w:rsidRPr="00690C62">
        <w:rPr>
          <w:rFonts w:ascii="Comic Sans MS" w:hAnsi="Comic Sans MS"/>
          <w:b/>
          <w:sz w:val="30"/>
          <w:szCs w:val="30"/>
        </w:rPr>
        <w:t>3</w:t>
      </w:r>
      <w:r>
        <w:rPr>
          <w:rFonts w:ascii="Comic Sans MS" w:hAnsi="Comic Sans MS"/>
        </w:rPr>
        <w:t xml:space="preserve">-   </w:t>
      </w:r>
      <w:r>
        <w:rPr>
          <w:rFonts w:ascii="Comic Sans MS" w:hAnsi="Comic Sans MS"/>
          <w:b/>
        </w:rPr>
        <w:t>Atatürk  Türkiye Büyük Millet Meclisinin açıldığı günü çocuklara bayram olarak armağan etmesinin nedeni hangisi olabilir ?</w:t>
      </w:r>
    </w:p>
    <w:p w:rsidR="00840400" w:rsidRDefault="00840400" w:rsidP="00690C62">
      <w:pPr>
        <w:spacing w:line="240" w:lineRule="auto"/>
        <w:rPr>
          <w:rFonts w:ascii="Comic Sans MS" w:hAnsi="Comic Sans MS"/>
        </w:rPr>
      </w:pPr>
      <w:r w:rsidRPr="006E6D0C">
        <w:rPr>
          <w:rFonts w:ascii="Comic Sans MS" w:hAnsi="Comic Sans MS"/>
        </w:rPr>
        <w:t xml:space="preserve">A. </w:t>
      </w:r>
      <w:r>
        <w:rPr>
          <w:rFonts w:ascii="Comic Sans MS" w:hAnsi="Comic Sans MS"/>
        </w:rPr>
        <w:t xml:space="preserve">İnsanları sevmesi         </w:t>
      </w:r>
      <w:r w:rsidRPr="006E6D0C">
        <w:rPr>
          <w:rFonts w:ascii="Comic Sans MS" w:hAnsi="Comic Sans MS"/>
        </w:rPr>
        <w:t xml:space="preserve"> B. </w:t>
      </w:r>
      <w:r>
        <w:rPr>
          <w:rFonts w:ascii="Comic Sans MS" w:hAnsi="Comic Sans MS"/>
        </w:rPr>
        <w:t xml:space="preserve">Ülkesini sevmesi           </w:t>
      </w:r>
      <w:r w:rsidRPr="006E6D0C">
        <w:rPr>
          <w:rFonts w:ascii="Comic Sans MS" w:hAnsi="Comic Sans MS"/>
        </w:rPr>
        <w:t xml:space="preserve"> C. </w:t>
      </w:r>
      <w:r>
        <w:rPr>
          <w:rFonts w:ascii="Comic Sans MS" w:hAnsi="Comic Sans MS"/>
        </w:rPr>
        <w:t>Çocukları sevmesi</w:t>
      </w:r>
    </w:p>
    <w:p w:rsidR="00840400" w:rsidRPr="000027E7" w:rsidRDefault="00840400" w:rsidP="00690C62">
      <w:pPr>
        <w:spacing w:line="240" w:lineRule="auto"/>
        <w:ind w:right="-214"/>
        <w:rPr>
          <w:rFonts w:ascii="Comic Sans MS" w:hAnsi="Comic Sans MS"/>
        </w:rPr>
      </w:pPr>
      <w:r>
        <w:rPr>
          <w:noProof/>
          <w:lang w:eastAsia="tr-TR"/>
        </w:rPr>
        <w:pict>
          <v:shape id="Resim 10" o:spid="_x0000_s1032" type="#_x0000_t75" style="position:absolute;margin-left:16.9pt;margin-top:5pt;width:57.75pt;height:49.5pt;z-index:-251698688;visibility:visible" wrapcoords="5891 0 5330 655 3366 4909 1403 7200 -281 9491 -281 10800 1964 15709 2805 21273 15148 21273 18514 21273 18514 20945 19636 15709 21039 14400 20758 13091 18514 10473 21600 8509 21600 8182 19356 5236 17392 0 5891 0">
            <v:imagedata r:id="rId10" o:title=""/>
            <w10:wrap type="through"/>
          </v:shape>
        </w:pict>
      </w:r>
      <w:r w:rsidRPr="00690C62">
        <w:rPr>
          <w:rFonts w:ascii="Comic Sans MS" w:hAnsi="Comic Sans MS"/>
          <w:b/>
          <w:sz w:val="30"/>
          <w:szCs w:val="30"/>
        </w:rPr>
        <w:t>4</w:t>
      </w:r>
      <w:r>
        <w:rPr>
          <w:rFonts w:ascii="Comic Sans MS" w:hAnsi="Comic Sans MS"/>
        </w:rPr>
        <w:t xml:space="preserve">-          </w:t>
      </w:r>
      <w:r w:rsidRPr="000027E7">
        <w:rPr>
          <w:rFonts w:ascii="Comic Sans MS" w:hAnsi="Comic Sans MS"/>
          <w:b/>
        </w:rPr>
        <w:t xml:space="preserve">Arkadaşları arasında lider olan bir öğrenci aşağıdaki davranışlardan hangisini </w:t>
      </w:r>
      <w:r w:rsidRPr="000027E7">
        <w:rPr>
          <w:rFonts w:ascii="Comic Sans MS" w:hAnsi="Comic Sans MS"/>
          <w:b/>
          <w:u w:val="single"/>
        </w:rPr>
        <w:t>yapmaz</w:t>
      </w:r>
      <w:r w:rsidRPr="000027E7">
        <w:rPr>
          <w:rFonts w:ascii="Comic Sans MS" w:hAnsi="Comic Sans MS"/>
          <w:b/>
        </w:rPr>
        <w:t>?</w:t>
      </w:r>
    </w:p>
    <w:p w:rsidR="00840400" w:rsidRPr="000027E7" w:rsidRDefault="00840400" w:rsidP="00690C62">
      <w:pPr>
        <w:spacing w:line="240" w:lineRule="auto"/>
        <w:ind w:right="-214"/>
        <w:rPr>
          <w:rFonts w:ascii="Comic Sans MS" w:hAnsi="Comic Sans MS"/>
        </w:rPr>
      </w:pPr>
      <w:r w:rsidRPr="000027E7">
        <w:rPr>
          <w:rFonts w:ascii="Comic Sans MS" w:hAnsi="Comic Sans MS"/>
        </w:rPr>
        <w:t xml:space="preserve">     A. Arkadaşlarına başaracaklarını söyler.</w:t>
      </w:r>
    </w:p>
    <w:p w:rsidR="00840400" w:rsidRPr="000027E7" w:rsidRDefault="00840400" w:rsidP="00690C62">
      <w:pPr>
        <w:spacing w:line="240" w:lineRule="auto"/>
        <w:ind w:right="-214"/>
        <w:rPr>
          <w:rFonts w:ascii="Comic Sans MS" w:hAnsi="Comic Sans MS"/>
        </w:rPr>
      </w:pPr>
      <w:r w:rsidRPr="000027E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        </w:t>
      </w:r>
      <w:r w:rsidRPr="000027E7">
        <w:rPr>
          <w:rFonts w:ascii="Comic Sans MS" w:hAnsi="Comic Sans MS"/>
        </w:rPr>
        <w:t xml:space="preserve">  B. Grup üyeleri arasında görev dağılımı yapar.     </w:t>
      </w:r>
    </w:p>
    <w:p w:rsidR="00840400" w:rsidRDefault="00840400" w:rsidP="00690C62">
      <w:pPr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3" o:spid="_x0000_s1033" type="#_x0000_t75" style="position:absolute;margin-left:23.65pt;margin-top:27.5pt;width:57pt;height:40.5pt;z-index:-251697664;visibility:visible" wrapcoords="-284 0 -284 21200 21600 21200 21600 0 -284 0">
            <v:imagedata r:id="rId11" o:title=""/>
            <w10:wrap type="through"/>
          </v:shape>
        </w:pict>
      </w:r>
      <w:r w:rsidRPr="000027E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</w:t>
      </w:r>
      <w:r w:rsidRPr="000027E7">
        <w:rPr>
          <w:rFonts w:ascii="Comic Sans MS" w:hAnsi="Comic Sans MS"/>
        </w:rPr>
        <w:t xml:space="preserve"> C. Arkadaşlarını kırarak konuşur.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 w:rsidRPr="00690C62">
        <w:rPr>
          <w:rFonts w:ascii="Comic Sans MS" w:hAnsi="Comic Sans MS"/>
          <w:b/>
          <w:sz w:val="30"/>
          <w:szCs w:val="30"/>
        </w:rPr>
        <w:t>5</w:t>
      </w:r>
      <w:r>
        <w:rPr>
          <w:rFonts w:ascii="Comic Sans MS" w:hAnsi="Comic Sans MS"/>
        </w:rPr>
        <w:t xml:space="preserve">-  </w:t>
      </w:r>
      <w:r>
        <w:rPr>
          <w:rFonts w:ascii="Comic Sans MS" w:hAnsi="Comic Sans MS"/>
          <w:sz w:val="24"/>
          <w:szCs w:val="24"/>
        </w:rPr>
        <w:t xml:space="preserve">Duygularımızdaki değişim </w:t>
      </w:r>
      <w:r w:rsidRPr="009B1BFF">
        <w:rPr>
          <w:rFonts w:ascii="Comic Sans MS" w:hAnsi="Comic Sans MS"/>
          <w:b/>
          <w:sz w:val="24"/>
          <w:szCs w:val="24"/>
        </w:rPr>
        <w:t>en çok</w:t>
      </w:r>
      <w:r>
        <w:rPr>
          <w:rFonts w:ascii="Comic Sans MS" w:hAnsi="Comic Sans MS"/>
          <w:sz w:val="24"/>
          <w:szCs w:val="24"/>
        </w:rPr>
        <w:t xml:space="preserve"> neye bağlıdır?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A. Hava olaylarına                          B. Mevsime      </w:t>
      </w:r>
    </w:p>
    <w:p w:rsidR="00840400" w:rsidRDefault="00840400" w:rsidP="00684F90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C. Yaşadığımız olaylara</w:t>
      </w:r>
    </w:p>
    <w:p w:rsidR="00840400" w:rsidRDefault="00840400" w:rsidP="00684F90">
      <w:pPr>
        <w:spacing w:after="0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34" type="#_x0000_t62" style="position:absolute;margin-left:34.5pt;margin-top:-11.75pt;width:362.25pt;height:1in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" adj="-721,10517" strokeweight="2pt">
            <v:textbox>
              <w:txbxContent>
                <w:p w:rsidR="00840400" w:rsidRPr="006156C7" w:rsidRDefault="00840400" w:rsidP="00684F9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156C7">
                    <w:rPr>
                      <w:rFonts w:ascii="Comic Sans MS" w:hAnsi="Comic Sans MS" w:cs="Arial"/>
                      <w:sz w:val="24"/>
                      <w:szCs w:val="24"/>
                    </w:rPr>
                    <w:t>“Dilara her gün yemekten önce ve sonra ellerini yıkıyor.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</w:t>
                  </w:r>
                  <w:r w:rsidRPr="006156C7">
                    <w:rPr>
                      <w:rFonts w:ascii="Comic Sans MS" w:hAnsi="Comic Sans MS" w:cs="Arial"/>
                      <w:sz w:val="24"/>
                      <w:szCs w:val="24"/>
                    </w:rPr>
                    <w:t>Günde iki kez dişlerini fırçalıyor.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</w:t>
                  </w:r>
                  <w:r w:rsidRPr="006156C7">
                    <w:rPr>
                      <w:rFonts w:ascii="Comic Sans MS" w:hAnsi="Comic Sans MS" w:cs="Arial"/>
                      <w:sz w:val="24"/>
                      <w:szCs w:val="24"/>
                    </w:rPr>
                    <w:t>Haftada en az iki kez banyo yapıyor.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</w:t>
                  </w:r>
                  <w:r w:rsidRPr="006156C7">
                    <w:rPr>
                      <w:rFonts w:ascii="Comic Sans MS" w:hAnsi="Comic Sans MS" w:cs="Arial"/>
                      <w:sz w:val="24"/>
                      <w:szCs w:val="24"/>
                    </w:rPr>
                    <w:t>Tırnaklarının bakımını düzenli olarak yapıyor.”</w:t>
                  </w:r>
                </w:p>
                <w:p w:rsidR="00840400" w:rsidRDefault="00840400" w:rsidP="00684F90">
                  <w:pPr>
                    <w:jc w:val="center"/>
                  </w:pPr>
                </w:p>
              </w:txbxContent>
            </v:textbox>
          </v:shape>
        </w:pict>
      </w:r>
      <w:r w:rsidRPr="00690C62">
        <w:rPr>
          <w:rFonts w:ascii="Comic Sans MS" w:hAnsi="Comic Sans MS" w:cs="Arial"/>
          <w:b/>
          <w:sz w:val="30"/>
          <w:szCs w:val="30"/>
        </w:rPr>
        <w:t>6</w:t>
      </w:r>
      <w:r>
        <w:rPr>
          <w:rFonts w:ascii="Comic Sans MS" w:hAnsi="Comic Sans MS" w:cs="Arial"/>
          <w:sz w:val="24"/>
          <w:szCs w:val="24"/>
        </w:rPr>
        <w:t xml:space="preserve">-  </w:t>
      </w:r>
    </w:p>
    <w:p w:rsidR="00840400" w:rsidRDefault="00840400" w:rsidP="00684F90">
      <w:pPr>
        <w:spacing w:after="0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shape id="Resim 5" o:spid="_x0000_s1035" type="#_x0000_t75" style="position:absolute;margin-left:-21pt;margin-top:16.25pt;width:55.5pt;height:29.25pt;z-index:-251695616;visibility:visible">
            <v:imagedata r:id="rId12" o:title=""/>
          </v:shape>
        </w:pict>
      </w:r>
    </w:p>
    <w:p w:rsidR="00840400" w:rsidRDefault="00840400" w:rsidP="00684F9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840400" w:rsidRDefault="00840400" w:rsidP="00684F90">
      <w:pPr>
        <w:spacing w:after="0" w:line="240" w:lineRule="auto"/>
        <w:rPr>
          <w:rFonts w:ascii="Comic Sans MS" w:hAnsi="Comic Sans MS" w:cs="Arial"/>
          <w:sz w:val="8"/>
          <w:szCs w:val="8"/>
        </w:rPr>
      </w:pPr>
    </w:p>
    <w:p w:rsidR="00840400" w:rsidRPr="006156C7" w:rsidRDefault="00840400" w:rsidP="00684F90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sz w:val="8"/>
          <w:szCs w:val="8"/>
        </w:rPr>
        <w:t xml:space="preserve">                  </w:t>
      </w:r>
      <w:r w:rsidRPr="00690C62">
        <w:rPr>
          <w:rFonts w:ascii="Comic Sans MS" w:hAnsi="Comic Sans MS" w:cs="Arial"/>
          <w:b/>
          <w:sz w:val="24"/>
          <w:szCs w:val="24"/>
        </w:rPr>
        <w:t>B</w:t>
      </w:r>
      <w:r w:rsidRPr="006156C7">
        <w:rPr>
          <w:rFonts w:ascii="Comic Sans MS" w:hAnsi="Comic Sans MS" w:cs="Arial"/>
          <w:b/>
          <w:sz w:val="24"/>
          <w:szCs w:val="24"/>
        </w:rPr>
        <w:t>una göre Dilara için aşağıdakilerden hangisini söyleyebiliriz?</w:t>
      </w:r>
    </w:p>
    <w:p w:rsidR="00840400" w:rsidRPr="006156C7" w:rsidRDefault="00840400" w:rsidP="00684F90">
      <w:pPr>
        <w:spacing w:after="0"/>
        <w:rPr>
          <w:rFonts w:ascii="Comic Sans MS" w:hAnsi="Comic Sans MS"/>
          <w:sz w:val="16"/>
          <w:szCs w:val="16"/>
        </w:rPr>
      </w:pP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Dilara her gün spor yapıyor.     B.</w:t>
      </w:r>
      <w:r w:rsidRPr="006E225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Temizliğine çok dikkat ediyor.</w:t>
      </w:r>
    </w:p>
    <w:p w:rsidR="00840400" w:rsidRDefault="00840400" w:rsidP="006E225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C. Derslerine planlı ve düzenli çalışıyor</w: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" o:spid="_x0000_s1036" type="#_x0000_t61" style="position:absolute;margin-left:81.75pt;margin-top:21.8pt;width:315pt;height:46.5pt;z-index:251621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" adj="-694,10177" strokeweight="2pt">
            <v:textbox>
              <w:txbxContent>
                <w:p w:rsidR="00840400" w:rsidRDefault="00840400" w:rsidP="00684F90">
                  <w:pPr>
                    <w:spacing w:after="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Sınıf biraz soğuktu. Öğretmen kaloriferin  yandığını kontrol etmek istedi.</w:t>
                  </w:r>
                </w:p>
                <w:p w:rsidR="00840400" w:rsidRPr="00B7481B" w:rsidRDefault="00840400" w:rsidP="00684F9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481B">
                    <w:rPr>
                      <w:rFonts w:ascii="Comic Sans MS" w:hAnsi="Comic Sans MS"/>
                      <w:sz w:val="24"/>
                      <w:szCs w:val="24"/>
                    </w:rPr>
                    <w:t xml:space="preserve">Buna göre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öğretmen hangi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duyu organını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kullanarak kaloriferin yanıp yanmadığını anlar?</w:t>
                  </w:r>
                </w:p>
                <w:p w:rsidR="00840400" w:rsidRDefault="00840400" w:rsidP="00684F9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a) dokunma          b) işitme          c) koklama</w:t>
                  </w:r>
                </w:p>
                <w:p w:rsidR="00840400" w:rsidRDefault="00840400" w:rsidP="00684F90">
                  <w:pPr>
                    <w:jc w:val="center"/>
                  </w:pPr>
                </w:p>
              </w:txbxContent>
            </v:textbox>
          </v:shape>
        </w:pict>
      </w:r>
    </w:p>
    <w:p w:rsidR="00840400" w:rsidRPr="009B1C3D" w:rsidRDefault="00840400" w:rsidP="00684F90">
      <w:pPr>
        <w:rPr>
          <w:rFonts w:ascii="Comic Sans MS" w:hAnsi="Comic Sans MS"/>
        </w:rPr>
      </w:pPr>
      <w:r w:rsidRPr="00690C62">
        <w:rPr>
          <w:rFonts w:ascii="Comic Sans MS" w:hAnsi="Comic Sans MS"/>
          <w:b/>
          <w:sz w:val="30"/>
          <w:szCs w:val="30"/>
        </w:rPr>
        <w:t>7</w:t>
      </w:r>
      <w:r>
        <w:rPr>
          <w:rFonts w:ascii="Comic Sans MS" w:hAnsi="Comic Sans MS"/>
          <w:sz w:val="24"/>
          <w:szCs w:val="24"/>
        </w:rPr>
        <w:t xml:space="preserve">- </w:t>
      </w:r>
      <w:r w:rsidRPr="00AF5539">
        <w:rPr>
          <w:noProof/>
          <w:lang w:eastAsia="tr-TR"/>
        </w:rPr>
        <w:pict>
          <v:shape id="Resim 11" o:spid="_x0000_i1025" type="#_x0000_t75" style="width:59.25pt;height:34.5pt;visibility:visible">
            <v:imagedata r:id="rId13" o:title="" cropbottom="5457f" cropright="23532f"/>
          </v:shape>
        </w:pict>
      </w:r>
    </w:p>
    <w:p w:rsidR="00840400" w:rsidRPr="00B7481B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        </w:t>
      </w:r>
      <w:r w:rsidRPr="00B7481B">
        <w:rPr>
          <w:rFonts w:ascii="Comic Sans MS" w:hAnsi="Comic Sans MS"/>
          <w:sz w:val="24"/>
          <w:szCs w:val="24"/>
        </w:rPr>
        <w:t xml:space="preserve">Buna göre </w:t>
      </w:r>
      <w:r>
        <w:rPr>
          <w:rFonts w:ascii="Comic Sans MS" w:hAnsi="Comic Sans MS"/>
          <w:sz w:val="24"/>
          <w:szCs w:val="24"/>
        </w:rPr>
        <w:t xml:space="preserve">öğretmen hangi </w:t>
      </w:r>
      <w:r>
        <w:rPr>
          <w:rFonts w:ascii="Comic Sans MS" w:hAnsi="Comic Sans MS"/>
          <w:b/>
          <w:sz w:val="24"/>
          <w:szCs w:val="24"/>
        </w:rPr>
        <w:t xml:space="preserve">duyu organını </w:t>
      </w:r>
      <w:r>
        <w:rPr>
          <w:rFonts w:ascii="Comic Sans MS" w:hAnsi="Comic Sans MS"/>
          <w:sz w:val="24"/>
          <w:szCs w:val="24"/>
        </w:rPr>
        <w:t>kullanarak kaloriferin yanıp yanmadığını anlar?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dokunma          B. işitme          C. koklama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 w:rsidRPr="00690C62">
        <w:rPr>
          <w:rFonts w:ascii="Comic Sans MS" w:hAnsi="Comic Sans MS"/>
          <w:b/>
          <w:sz w:val="30"/>
          <w:szCs w:val="30"/>
        </w:rPr>
        <w:t>8</w:t>
      </w:r>
      <w:r>
        <w:rPr>
          <w:rFonts w:ascii="Comic Sans MS" w:hAnsi="Comic Sans MS"/>
          <w:sz w:val="24"/>
          <w:szCs w:val="24"/>
        </w:rPr>
        <w:t xml:space="preserve">- </w:t>
      </w:r>
      <w:r>
        <w:rPr>
          <w:noProof/>
          <w:lang w:eastAsia="tr-TR"/>
        </w:rPr>
        <w:pict>
          <v:shape id="Resim 16" o:spid="_x0000_s1037" type="#_x0000_t75" style="position:absolute;margin-left:325.5pt;margin-top:20.65pt;width:60.75pt;height:66pt;z-index:-251693568;visibility:visible;mso-position-horizontal-relative:text;mso-position-vertical-relative:text">
            <v:imagedata r:id="rId14" o:title=""/>
          </v:shape>
        </w:pict>
      </w:r>
      <w:r>
        <w:rPr>
          <w:rFonts w:ascii="Comic Sans MS" w:hAnsi="Comic Sans MS"/>
          <w:sz w:val="24"/>
          <w:szCs w:val="24"/>
        </w:rPr>
        <w:t>Cemil erkenden uyandı.Elini yüzünü yıkadı. Kahvaltısını yapıp dişlerini fırçaladı. Çantasını hazırlayıp okula gitti.</w:t>
      </w:r>
    </w:p>
    <w:p w:rsidR="00840400" w:rsidRPr="00423A83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Cemil’in yaptığı </w:t>
      </w:r>
      <w:r w:rsidRPr="00B6240B">
        <w:rPr>
          <w:rFonts w:ascii="Comic Sans MS" w:hAnsi="Comic Sans MS"/>
          <w:b/>
          <w:sz w:val="24"/>
          <w:szCs w:val="24"/>
        </w:rPr>
        <w:t>hangi iş kişisel bakım değildir?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  Elini yüzünü yıkamak.          B.  Dişlerini fırçalamak.</w:t>
      </w: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C. Okula gitmek. </w:t>
      </w:r>
    </w:p>
    <w:p w:rsidR="00840400" w:rsidRPr="00521C6C" w:rsidRDefault="00840400" w:rsidP="00684F90">
      <w:pPr>
        <w:pStyle w:val="NoSpacing"/>
        <w:rPr>
          <w:rFonts w:ascii="Comic Sans MS" w:hAnsi="Comic Sans MS"/>
          <w:sz w:val="26"/>
          <w:szCs w:val="26"/>
        </w:rPr>
      </w:pPr>
      <w:r>
        <w:rPr>
          <w:noProof/>
        </w:rPr>
        <w:pict>
          <v:shape id="Metin Kutusu 22" o:spid="_x0000_s1038" type="#_x0000_t202" style="position:absolute;margin-left:266.25pt;margin-top:-.25pt;width:79.5pt;height:20.25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" strokeweight=".5pt">
            <v:textbox>
              <w:txbxContent>
                <w:p w:rsidR="00840400" w:rsidRDefault="00840400">
                  <w:r>
                    <w:t>Merve’nin evi</w:t>
                  </w:r>
                </w:p>
              </w:txbxContent>
            </v:textbox>
          </v:shape>
        </w:pict>
      </w:r>
      <w:r w:rsidRPr="00690C62">
        <w:rPr>
          <w:rFonts w:ascii="Comic Sans MS" w:hAnsi="Comic Sans MS"/>
          <w:b/>
          <w:sz w:val="30"/>
          <w:szCs w:val="30"/>
        </w:rPr>
        <w:t>9</w:t>
      </w:r>
      <w:r>
        <w:rPr>
          <w:rFonts w:ascii="Comic Sans MS" w:hAnsi="Comic Sans MS"/>
          <w:sz w:val="24"/>
          <w:szCs w:val="24"/>
        </w:rPr>
        <w:t xml:space="preserve">- </w:t>
      </w:r>
      <w:r>
        <w:rPr>
          <w:noProof/>
        </w:rPr>
        <w:t xml:space="preserve">    </w:t>
      </w:r>
      <w:r w:rsidRPr="00AF5539">
        <w:rPr>
          <w:noProof/>
        </w:rPr>
        <w:pict>
          <v:shape id="Resim 21" o:spid="_x0000_i1026" type="#_x0000_t75" style="width:75.75pt;height:36pt;visibility:visible">
            <v:imagedata r:id="rId15" o:title=""/>
          </v:shape>
        </w:pict>
      </w:r>
      <w:r>
        <w:rPr>
          <w:noProof/>
        </w:rPr>
        <w:t xml:space="preserve">               </w:t>
      </w:r>
      <w:r w:rsidRPr="00AF5539">
        <w:rPr>
          <w:noProof/>
        </w:rPr>
        <w:pict>
          <v:shape id="Resim 20" o:spid="_x0000_i1027" type="#_x0000_t75" style="width:54.75pt;height:35.25pt;visibility:visible">
            <v:imagedata r:id="rId16" o:title=""/>
          </v:shape>
        </w:pict>
      </w:r>
      <w:r>
        <w:rPr>
          <w:noProof/>
        </w:rPr>
        <w:t xml:space="preserve">             </w:t>
      </w:r>
      <w:r>
        <w:rPr>
          <w:noProof/>
        </w:rPr>
        <w:pict>
          <v:shape id="Metin Kutusu 19" o:spid="_x0000_s1039" type="#_x0000_t202" style="position:absolute;margin-left:253.15pt;margin-top:4.7pt;width:116.8pt;height:99pt;z-index:251623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" strokecolor="white">
            <v:textbox>
              <w:txbxContent>
                <w:p w:rsidR="00840400" w:rsidRDefault="00840400" w:rsidP="00684F90">
                  <w:r w:rsidRPr="00AF5539">
                    <w:rPr>
                      <w:noProof/>
                    </w:rPr>
                    <w:pict>
                      <v:shape id="Resim 18" o:spid="_x0000_i1029" type="#_x0000_t75" style="width:88.5pt;height:37.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</w:p>
    <w:p w:rsidR="00840400" w:rsidRPr="00521C6C" w:rsidRDefault="00840400" w:rsidP="00684F90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Metin Kutusu 17" o:spid="_x0000_s1040" type="#_x0000_t202" style="position:absolute;margin-left:-4.3pt;margin-top:8.7pt;width:416.25pt;height:47.2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" strokecolor="white">
            <v:textbox>
              <w:txbxContent>
                <w:p w:rsidR="00840400" w:rsidRPr="00D74F69" w:rsidRDefault="00840400" w:rsidP="00684F90">
                  <w:pPr>
                    <w:pStyle w:val="NoSpacing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74F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Merve’nin evi nerededir?</w:t>
                  </w:r>
                </w:p>
                <w:p w:rsidR="00840400" w:rsidRPr="006F3116" w:rsidRDefault="00840400" w:rsidP="00684F90">
                  <w:pPr>
                    <w:pStyle w:val="NoSpacing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D74F69">
                    <w:rPr>
                      <w:rFonts w:ascii="Comic Sans MS" w:hAnsi="Comic Sans MS"/>
                      <w:sz w:val="24"/>
                      <w:szCs w:val="24"/>
                    </w:rPr>
                    <w:t>A)Çocuk parkının güneyinde. B) Ağacın doğusunda. C)Ağacın batısında</w:t>
                  </w:r>
                  <w:r w:rsidRPr="006F3116"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840400" w:rsidRDefault="00840400" w:rsidP="00684F90">
      <w:pPr>
        <w:rPr>
          <w:rFonts w:ascii="Comic Sans MS" w:hAnsi="Comic Sans MS"/>
          <w:sz w:val="4"/>
          <w:szCs w:val="4"/>
        </w:rPr>
      </w:pPr>
    </w:p>
    <w:p w:rsidR="00840400" w:rsidRDefault="00840400" w:rsidP="00453BC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1" type="#_x0000_t75" style="position:absolute;margin-left:174.75pt;margin-top:22.7pt;width:45pt;height:40.3pt;z-index:251627008">
            <v:imagedata r:id="rId18" o:title="" gain="0"/>
          </v:shape>
          <o:OLEObject Type="Embed" ProgID="Unknown" ShapeID="_x0000_s1041" DrawAspect="Content" ObjectID="_1377253587" r:id="rId19"/>
        </w:pict>
      </w:r>
    </w:p>
    <w:p w:rsidR="00840400" w:rsidRDefault="00840400" w:rsidP="00453BC8">
      <w:pPr>
        <w:rPr>
          <w:rFonts w:ascii="Century Gothic" w:hAnsi="Century Gothic"/>
        </w:rPr>
      </w:pPr>
      <w:r w:rsidRPr="00690C62">
        <w:rPr>
          <w:rFonts w:ascii="Comic Sans MS" w:hAnsi="Comic Sans MS"/>
          <w:b/>
          <w:sz w:val="30"/>
          <w:szCs w:val="30"/>
        </w:rPr>
        <w:t>10</w:t>
      </w:r>
      <w:r>
        <w:rPr>
          <w:rFonts w:ascii="Comic Sans MS" w:hAnsi="Comic Sans MS"/>
          <w:sz w:val="24"/>
          <w:szCs w:val="24"/>
        </w:rPr>
        <w:t xml:space="preserve">- </w:t>
      </w:r>
      <w:r w:rsidRPr="00863E6F">
        <w:rPr>
          <w:rFonts w:ascii="Century Gothic" w:hAnsi="Century Gothic"/>
          <w:noProof/>
          <w:lang w:eastAsia="tr-TR"/>
        </w:rPr>
        <w:pict>
          <v:shape id="Resim 14" o:spid="_x0000_i1032" type="#_x0000_t75" alt="CAIR012" style="width:60pt;height:28.5pt;visibility:visible">
            <v:imagedata r:id="rId20" o:title="" grayscale="t" bilevel="t"/>
          </v:shape>
        </w:pict>
      </w:r>
      <w:r w:rsidRPr="00863E6F">
        <w:rPr>
          <w:rFonts w:ascii="Century Gothic" w:hAnsi="Century Gothic"/>
          <w:noProof/>
          <w:lang w:eastAsia="tr-TR"/>
        </w:rPr>
        <w:pict>
          <v:shape id="Resim 13" o:spid="_x0000_i1033" type="#_x0000_t75" alt="CCAR006" style="width:76.5pt;height:33.75pt;visibility:visible">
            <v:imagedata r:id="rId21" o:title="" blacklevel="9830f" grayscale="t" bilevel="t"/>
          </v:shape>
        </w:pict>
      </w:r>
    </w:p>
    <w:p w:rsidR="00840400" w:rsidRPr="00453BC8" w:rsidRDefault="00840400" w:rsidP="00453BC8">
      <w:pPr>
        <w:spacing w:after="0" w:line="240" w:lineRule="auto"/>
        <w:ind w:left="360"/>
        <w:rPr>
          <w:rFonts w:ascii="Comic Sans MS" w:hAnsi="Comic Sans MS"/>
          <w:b/>
        </w:rPr>
      </w:pPr>
      <w:r w:rsidRPr="00453BC8">
        <w:rPr>
          <w:rFonts w:ascii="Comic Sans MS" w:hAnsi="Comic Sans MS"/>
          <w:b/>
        </w:rPr>
        <w:t>Yukarıdaki araçlardan hangisi hiçbir yakıt kullanmadan hareket edebilir?</w:t>
      </w:r>
    </w:p>
    <w:p w:rsidR="00840400" w:rsidRPr="00453BC8" w:rsidRDefault="00840400" w:rsidP="00453BC8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 w:rsidRPr="00453BC8">
        <w:rPr>
          <w:rFonts w:ascii="Comic Sans MS" w:hAnsi="Comic Sans MS"/>
        </w:rPr>
        <w:t>Uçak                   B. Yelkenli             C. Otomobil</w:t>
      </w:r>
    </w:p>
    <w:p w:rsidR="00840400" w:rsidRDefault="00840400" w:rsidP="00C22B40">
      <w:pPr>
        <w:ind w:left="72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23" o:spid="_x0000_s1042" type="#_x0000_t62" style="position:absolute;left:0;text-align:left;margin-left:130.15pt;margin-top:21.25pt;width:258pt;height:50.2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" adj="-1831,8181" strokeweight="2pt">
            <v:textbox>
              <w:txbxContent>
                <w:p w:rsidR="00840400" w:rsidRPr="00C22B40" w:rsidRDefault="00840400" w:rsidP="00C22B4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2B40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cümlelerin hangisinde </w:t>
                  </w:r>
                  <w:r w:rsidRPr="00C22B40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neden-sonuç</w:t>
                  </w:r>
                  <w:r w:rsidRPr="00C22B40">
                    <w:rPr>
                      <w:rFonts w:ascii="Comic Sans MS" w:hAnsi="Comic Sans MS"/>
                      <w:sz w:val="24"/>
                      <w:szCs w:val="24"/>
                    </w:rPr>
                    <w:t xml:space="preserve"> ilişkisi vardır?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TÜRKÇE SORULARI</w:t>
      </w:r>
    </w:p>
    <w:p w:rsidR="00840400" w:rsidRPr="00C22B40" w:rsidRDefault="00840400" w:rsidP="00C22B40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5" o:spid="_x0000_s1043" type="#_x0000_t75" style="position:absolute;left:0;text-align:left;margin-left:56.65pt;margin-top:.25pt;width:50.25pt;height:36pt;z-index:-251688448;visibility:visible" wrapcoords="-322 0 -322 21150 21600 21150 21600 0 -322 0">
            <v:imagedata r:id="rId13" o:title="" cropbottom="5461f" cropright="23525f"/>
            <w10:wrap type="through"/>
          </v:shape>
        </w:pict>
      </w:r>
    </w:p>
    <w:p w:rsidR="00840400" w:rsidRPr="00521C6C" w:rsidRDefault="00840400" w:rsidP="00684F90">
      <w:pPr>
        <w:rPr>
          <w:rFonts w:ascii="Comic Sans MS" w:hAnsi="Comic Sans MS"/>
          <w:sz w:val="26"/>
          <w:szCs w:val="26"/>
        </w:rPr>
      </w:pPr>
    </w:p>
    <w:p w:rsidR="00840400" w:rsidRDefault="00840400" w:rsidP="00C22B40">
      <w:pPr>
        <w:pStyle w:val="ListParagraph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Biraz dinlenmek için kanepeye uzandı.</w:t>
      </w:r>
    </w:p>
    <w:p w:rsidR="00840400" w:rsidRDefault="00840400" w:rsidP="00C22B40">
      <w:pPr>
        <w:pStyle w:val="ListParagraph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Aradan üç dakika geçmemişti ki geri döndü.</w:t>
      </w:r>
    </w:p>
    <w:p w:rsidR="00840400" w:rsidRDefault="00840400" w:rsidP="00C22B40">
      <w:pPr>
        <w:pStyle w:val="ListParagraph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Resim 25" o:spid="_x0000_s1044" type="#_x0000_t75" style="position:absolute;left:0;text-align:left;margin-left:355.15pt;margin-top:14.75pt;width:41.25pt;height:92.25pt;z-index:-251685376;visibility:visible" wrapcoords="-393 0 -393 21424 21600 21424 21600 0 -393 0">
            <v:imagedata r:id="rId22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Sevgi, kedisinin sırtını okşadı.</w:t>
      </w:r>
    </w:p>
    <w:p w:rsidR="00840400" w:rsidRPr="00C22B40" w:rsidRDefault="00840400" w:rsidP="00C22B40">
      <w:pPr>
        <w:pStyle w:val="ListParagraph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Dikdörtgen Belirtme Çizgisi 24" o:spid="_x0000_s1045" type="#_x0000_t61" style="position:absolute;left:0;text-align:left;margin-left:39.4pt;margin-top:2.9pt;width:302.25pt;height:77.2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" adj="22808,4378" strokeweight="2pt">
            <v:textbox>
              <w:txbxContent>
                <w:p w:rsidR="00840400" w:rsidRPr="00C22B40" w:rsidRDefault="00840400" w:rsidP="00C22B40">
                  <w:pPr>
                    <w:jc w:val="center"/>
                    <w:rPr>
                      <w:rFonts w:ascii="Comic Sans MS" w:hAnsi="Comic Sans MS"/>
                    </w:rPr>
                  </w:pPr>
                  <w:r w:rsidRPr="00C22B40">
                    <w:rPr>
                      <w:rFonts w:ascii="Comic Sans MS" w:hAnsi="Comic Sans MS"/>
                    </w:rPr>
                    <w:t>Ali, elindeki kağıt kayığı yüzdürmek için dere kıyısına indi. Gerçek bir kayığının olmasını çok isterdi. Çoğu geceler bu düşle uyanmıştı. Ama büyüyünce bir tahta kayığı olacaktı. Şimdi kağıt kayıklarla oyalanıyordu.</w:t>
                  </w:r>
                </w:p>
                <w:p w:rsidR="00840400" w:rsidRDefault="00840400"/>
              </w:txbxContent>
            </v:textbox>
          </v:shape>
        </w:pict>
      </w:r>
    </w:p>
    <w:p w:rsidR="00840400" w:rsidRPr="00521C6C" w:rsidRDefault="00840400" w:rsidP="00684F90">
      <w:pPr>
        <w:pStyle w:val="NoSpacing"/>
        <w:rPr>
          <w:rFonts w:ascii="Comic Sans MS" w:hAnsi="Comic Sans MS"/>
        </w:rPr>
      </w:pPr>
    </w:p>
    <w:p w:rsidR="00840400" w:rsidRDefault="00840400" w:rsidP="00684F90">
      <w:pPr>
        <w:spacing w:after="0"/>
        <w:rPr>
          <w:rFonts w:ascii="Comic Sans MS" w:hAnsi="Comic Sans MS"/>
          <w:sz w:val="24"/>
          <w:szCs w:val="24"/>
        </w:rPr>
      </w:pPr>
    </w:p>
    <w:p w:rsidR="00840400" w:rsidRDefault="00840400" w:rsidP="00684F90">
      <w:pPr>
        <w:rPr>
          <w:rFonts w:ascii="Comic Sans MS" w:hAnsi="Comic Sans MS"/>
          <w:sz w:val="24"/>
          <w:szCs w:val="24"/>
        </w:rPr>
      </w:pPr>
    </w:p>
    <w:p w:rsidR="00840400" w:rsidRPr="008D2B02" w:rsidRDefault="00840400" w:rsidP="008D2B0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D2B02">
        <w:rPr>
          <w:rFonts w:ascii="Comic Sans MS" w:hAnsi="Comic Sans MS"/>
          <w:b/>
          <w:sz w:val="24"/>
          <w:szCs w:val="24"/>
        </w:rPr>
        <w:t xml:space="preserve">             Paragrafın konusu aşağıdakilerden hangisidir?</w:t>
      </w:r>
    </w:p>
    <w:p w:rsidR="00840400" w:rsidRDefault="00840400" w:rsidP="008D2B02">
      <w:pPr>
        <w:pStyle w:val="ListParagraph"/>
        <w:numPr>
          <w:ilvl w:val="0"/>
          <w:numId w:val="8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Ali’nin bir günü           B. Kayık yapımı        C. Ali’nin kayık sevgisi</w:t>
      </w:r>
    </w:p>
    <w:p w:rsidR="00840400" w:rsidRPr="008D2B02" w:rsidRDefault="00840400" w:rsidP="00B855C7">
      <w:pPr>
        <w:pStyle w:val="ListParagraph"/>
        <w:spacing w:after="0" w:line="240" w:lineRule="auto"/>
        <w:ind w:left="510"/>
        <w:rPr>
          <w:rFonts w:ascii="Comic Sans MS" w:hAnsi="Comic Sans MS"/>
          <w:sz w:val="24"/>
          <w:szCs w:val="24"/>
        </w:rPr>
      </w:pPr>
    </w:p>
    <w:p w:rsidR="00840400" w:rsidRDefault="00840400" w:rsidP="008D2B0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Metin Kutusu 32" o:spid="_x0000_s1046" type="#_x0000_t202" style="position:absolute;left:0;text-align:left;margin-left:39.4pt;margin-top:4.3pt;width:42.75pt;height:19.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" strokeweight=".5pt">
            <v:textbox>
              <w:txbxContent>
                <w:p w:rsidR="00840400" w:rsidRDefault="00840400">
                  <w:r>
                    <w:t>Ali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6" o:spid="_x0000_s1047" type="#_x0000_t75" style="position:absolute;left:0;text-align:left;margin-left:82.15pt;margin-top:4.5pt;width:36pt;height:23.75pt;z-index:-251684352;visibility:visible">
            <v:imagedata r:id="rId23" o:title=""/>
          </v:shape>
        </w:pict>
      </w:r>
      <w:r>
        <w:rPr>
          <w:noProof/>
          <w:lang w:eastAsia="tr-TR"/>
        </w:rPr>
        <w:pict>
          <v:shape id="Köşeleri Yuvarlanmış Dikdörtgen Belirtme Çizgisi 27" o:spid="_x0000_s1048" type="#_x0000_t62" style="position:absolute;left:0;text-align:left;margin-left:139.9pt;margin-top:4.3pt;width:192.75pt;height:31.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" adj="-2093,7782" strokeweight="2pt">
            <v:textbox>
              <w:txbxContent>
                <w:p w:rsidR="00840400" w:rsidRDefault="00840400" w:rsidP="008D2B02">
                  <w:r>
                    <w:rPr>
                      <w:rFonts w:ascii="Comic Sans MS" w:hAnsi="Comic Sans MS"/>
                      <w:sz w:val="24"/>
                      <w:szCs w:val="24"/>
                    </w:rPr>
                    <w:t>Annemle pazara gideceğiz.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        .</w:t>
      </w: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Metin Kutusu 33" o:spid="_x0000_s1049" type="#_x0000_t202" style="position:absolute;left:0;text-align:left;margin-left:27.4pt;margin-top:4.55pt;width:42.75pt;height:19.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" strokeweight=".5pt">
            <v:textbox>
              <w:txbxContent>
                <w:p w:rsidR="00840400" w:rsidRDefault="00840400" w:rsidP="008D2B02">
                  <w:r>
                    <w:t>Fatih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8" o:spid="_x0000_s1050" type="#_x0000_t75" style="position:absolute;left:0;text-align:left;margin-left:73.9pt;margin-top:.8pt;width:44.25pt;height:27.75pt;z-index:-251682304;visibility:visible">
            <v:imagedata r:id="rId24" o:title=""/>
          </v:shape>
        </w:pict>
      </w:r>
      <w:r>
        <w:rPr>
          <w:noProof/>
          <w:lang w:eastAsia="tr-TR"/>
        </w:rPr>
        <w:pict>
          <v:shape id="Köşeleri Yuvarlanmış Dikdörtgen Belirtme Çizgisi 29" o:spid="_x0000_s1051" type="#_x0000_t62" style="position:absolute;left:0;text-align:left;margin-left:139.9pt;margin-top:.8pt;width:195.75pt;height:31.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" adj="-2093,7782" strokeweight="2pt">
            <v:textbox>
              <w:txbxContent>
                <w:p w:rsidR="00840400" w:rsidRDefault="00840400" w:rsidP="008D2B02">
                  <w:r>
                    <w:rPr>
                      <w:rFonts w:ascii="Comic Sans MS" w:hAnsi="Comic Sans MS"/>
                      <w:sz w:val="24"/>
                      <w:szCs w:val="24"/>
                    </w:rPr>
                    <w:t>Bizim sokakta Pazar kuruluyor.</w:t>
                  </w:r>
                </w:p>
              </w:txbxContent>
            </v:textbox>
          </v:shape>
        </w:pict>
      </w: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30" o:spid="_x0000_s1052" type="#_x0000_t75" style="position:absolute;left:0;text-align:left;margin-left:73.9pt;margin-top:17.75pt;width:39.75pt;height:30.75pt;z-index:-251680256;visibility:visible">
            <v:imagedata r:id="rId25" o:title=""/>
          </v:shape>
        </w:pict>
      </w:r>
      <w:r>
        <w:rPr>
          <w:noProof/>
          <w:lang w:eastAsia="tr-TR"/>
        </w:rPr>
        <w:pict>
          <v:shape id="Köşeleri Yuvarlanmış Dikdörtgen Belirtme Çizgisi 31" o:spid="_x0000_s1053" type="#_x0000_t62" style="position:absolute;left:0;text-align:left;margin-left:136.15pt;margin-top:17.55pt;width:213.75pt;height:31.5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" adj="-2093,7782" strokeweight="2pt">
            <v:textbox>
              <w:txbxContent>
                <w:p w:rsidR="00840400" w:rsidRDefault="00840400" w:rsidP="008D2B02">
                  <w:r>
                    <w:rPr>
                      <w:rFonts w:ascii="Comic Sans MS" w:hAnsi="Comic Sans MS"/>
                      <w:sz w:val="24"/>
                      <w:szCs w:val="24"/>
                    </w:rPr>
                    <w:t>Biz de Pazar günü size gelecektik.</w:t>
                  </w:r>
                </w:p>
              </w:txbxContent>
            </v:textbox>
          </v:shape>
        </w:pict>
      </w: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Metin Kutusu 34" o:spid="_x0000_s1054" type="#_x0000_t202" style="position:absolute;left:0;text-align:left;margin-left:25.9pt;margin-top:-.2pt;width:48pt;height:19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" strokeweight=".5pt">
            <v:textbox>
              <w:txbxContent>
                <w:p w:rsidR="00840400" w:rsidRDefault="00840400" w:rsidP="008D2B02">
                  <w:r>
                    <w:t>Gizemm</w:t>
                  </w:r>
                </w:p>
              </w:txbxContent>
            </v:textbox>
          </v:shape>
        </w:pict>
      </w: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</w:p>
    <w:p w:rsidR="00840400" w:rsidRDefault="00840400" w:rsidP="008D2B02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arkadaşlarımızdan hangisi “</w:t>
      </w:r>
      <w:r w:rsidRPr="00B855C7">
        <w:rPr>
          <w:rFonts w:ascii="Comic Sans MS" w:hAnsi="Comic Sans MS"/>
          <w:b/>
          <w:sz w:val="24"/>
          <w:szCs w:val="24"/>
        </w:rPr>
        <w:t>pazar</w:t>
      </w:r>
      <w:r>
        <w:rPr>
          <w:rFonts w:ascii="Comic Sans MS" w:hAnsi="Comic Sans MS"/>
          <w:sz w:val="24"/>
          <w:szCs w:val="24"/>
        </w:rPr>
        <w:t>” sözcüğünü farklı anlamda kullanmıştır?</w:t>
      </w:r>
    </w:p>
    <w:p w:rsidR="00840400" w:rsidRDefault="00840400" w:rsidP="00B855C7">
      <w:pPr>
        <w:pStyle w:val="ListParagraph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                  B. Gizem                C. Fatih</w:t>
      </w:r>
    </w:p>
    <w:p w:rsidR="00840400" w:rsidRPr="00B855C7" w:rsidRDefault="00840400" w:rsidP="00B855C7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Resim 39" o:spid="_x0000_s1055" type="#_x0000_t75" style="position:absolute;left:0;text-align:left;margin-left:396.4pt;margin-top:2.45pt;width:51pt;height:43.5pt;z-index:-251672064;visibility:visible">
            <v:imagedata r:id="rId26" o:title=""/>
          </v:shape>
        </w:pict>
      </w:r>
      <w:r w:rsidRPr="00B855C7">
        <w:rPr>
          <w:rFonts w:ascii="Comic Sans MS" w:hAnsi="Comic Sans MS"/>
          <w:sz w:val="24"/>
          <w:szCs w:val="24"/>
        </w:rPr>
        <w:t xml:space="preserve"> “Kediler</w:t>
      </w:r>
      <w:r>
        <w:rPr>
          <w:rFonts w:ascii="Comic Sans MS" w:hAnsi="Comic Sans MS"/>
          <w:sz w:val="24"/>
          <w:szCs w:val="24"/>
        </w:rPr>
        <w:t>,</w:t>
      </w:r>
      <w:r w:rsidRPr="00B855C7">
        <w:rPr>
          <w:rFonts w:ascii="Comic Sans MS" w:hAnsi="Comic Sans MS"/>
          <w:sz w:val="24"/>
          <w:szCs w:val="24"/>
        </w:rPr>
        <w:t xml:space="preserve"> tabaklara konan yemekleri siler, süpürür.” </w:t>
      </w: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 xml:space="preserve">               C</w:t>
      </w:r>
      <w:r w:rsidRPr="00B855C7">
        <w:rPr>
          <w:rFonts w:ascii="Comic Sans MS" w:hAnsi="Comic Sans MS"/>
          <w:b/>
          <w:sz w:val="24"/>
          <w:szCs w:val="24"/>
        </w:rPr>
        <w:t>ümlesindeki sözcüklerden kaç tanesi çoğul eki almıştır?</w:t>
      </w:r>
    </w:p>
    <w:p w:rsidR="00840400" w:rsidRPr="00B855C7" w:rsidRDefault="00840400" w:rsidP="00B855C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A.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 xml:space="preserve">2                  </w:t>
      </w:r>
      <w:r>
        <w:rPr>
          <w:rFonts w:ascii="Comic Sans MS" w:hAnsi="Comic Sans MS"/>
          <w:b/>
          <w:sz w:val="24"/>
          <w:szCs w:val="24"/>
        </w:rPr>
        <w:t>B.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 xml:space="preserve">3                   </w:t>
      </w:r>
      <w:r>
        <w:rPr>
          <w:rFonts w:ascii="Comic Sans MS" w:hAnsi="Comic Sans MS"/>
          <w:b/>
          <w:sz w:val="24"/>
          <w:szCs w:val="24"/>
        </w:rPr>
        <w:t>C.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>4</w:t>
      </w:r>
    </w:p>
    <w:p w:rsidR="00840400" w:rsidRDefault="00840400" w:rsidP="00B855C7"/>
    <w:p w:rsidR="00840400" w:rsidRDefault="00840400" w:rsidP="00B855C7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35" o:spid="_x0000_s1056" type="#_x0000_t75" style="position:absolute;margin-left:290.25pt;margin-top:-5.75pt;width:105.75pt;height:58.5pt;z-index:-251675136;visibility:visible">
            <v:imagedata r:id="rId27" o:title=""/>
          </v:shape>
        </w:pict>
      </w:r>
      <w:r w:rsidRPr="00B855C7">
        <w:rPr>
          <w:rFonts w:ascii="Comic Sans MS" w:hAnsi="Comic Sans MS"/>
          <w:b/>
          <w:sz w:val="30"/>
          <w:szCs w:val="30"/>
        </w:rPr>
        <w:t>5</w:t>
      </w:r>
      <w:r>
        <w:rPr>
          <w:rFonts w:ascii="Comic Sans MS" w:hAnsi="Comic Sans MS"/>
          <w:sz w:val="24"/>
          <w:szCs w:val="24"/>
        </w:rPr>
        <w:t xml:space="preserve">-       </w:t>
      </w:r>
      <w:r w:rsidRPr="00B855C7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. görevidir           2. tutmak     </w:t>
      </w:r>
      <w:r w:rsidRPr="00B855C7">
        <w:rPr>
          <w:rFonts w:ascii="Comic Sans MS" w:hAnsi="Comic Sans MS"/>
          <w:sz w:val="24"/>
          <w:szCs w:val="24"/>
        </w:rPr>
        <w:t xml:space="preserve"> 3. çevremizi         </w:t>
      </w:r>
    </w:p>
    <w:p w:rsidR="00840400" w:rsidRPr="00B855C7" w:rsidRDefault="00840400" w:rsidP="00B855C7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4. temiz           </w:t>
      </w:r>
      <w:r w:rsidRPr="00B855C7">
        <w:rPr>
          <w:rFonts w:ascii="Comic Sans MS" w:hAnsi="Comic Sans MS"/>
          <w:sz w:val="24"/>
          <w:szCs w:val="24"/>
        </w:rPr>
        <w:t>5. hepimizin</w:t>
      </w:r>
    </w:p>
    <w:p w:rsidR="00840400" w:rsidRDefault="00840400" w:rsidP="00B855C7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B855C7">
        <w:rPr>
          <w:rFonts w:ascii="Comic Sans MS" w:hAnsi="Comic Sans MS"/>
          <w:b/>
          <w:sz w:val="24"/>
          <w:szCs w:val="24"/>
        </w:rPr>
        <w:t>Yukarıda sözcükleri anlamlı ve kurallı bir cümle oluştu</w:t>
      </w:r>
      <w:r>
        <w:rPr>
          <w:rFonts w:ascii="Comic Sans MS" w:hAnsi="Comic Sans MS"/>
          <w:b/>
          <w:sz w:val="24"/>
          <w:szCs w:val="24"/>
        </w:rPr>
        <w:t>rulduğunda sıralama nasıl olur?</w:t>
      </w:r>
    </w:p>
    <w:p w:rsidR="00840400" w:rsidRPr="00B855C7" w:rsidRDefault="00840400" w:rsidP="00B855C7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 xml:space="preserve">5-1-3-4-2                </w:t>
      </w:r>
      <w:r>
        <w:rPr>
          <w:rFonts w:ascii="Comic Sans MS" w:hAnsi="Comic Sans MS"/>
          <w:b/>
          <w:sz w:val="24"/>
          <w:szCs w:val="24"/>
        </w:rPr>
        <w:t>B.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 xml:space="preserve">3-1-5-2-4              </w:t>
      </w:r>
      <w:r>
        <w:rPr>
          <w:rFonts w:ascii="Comic Sans MS" w:hAnsi="Comic Sans MS"/>
          <w:b/>
          <w:sz w:val="24"/>
          <w:szCs w:val="24"/>
        </w:rPr>
        <w:t>C.</w:t>
      </w:r>
      <w:r w:rsidRPr="00B855C7">
        <w:rPr>
          <w:rFonts w:ascii="Comic Sans MS" w:hAnsi="Comic Sans MS"/>
          <w:b/>
          <w:sz w:val="24"/>
          <w:szCs w:val="24"/>
        </w:rPr>
        <w:t xml:space="preserve"> </w:t>
      </w:r>
      <w:r w:rsidRPr="00B855C7">
        <w:rPr>
          <w:rFonts w:ascii="Comic Sans MS" w:hAnsi="Comic Sans MS"/>
          <w:sz w:val="24"/>
          <w:szCs w:val="24"/>
        </w:rPr>
        <w:t>3-4-2-5-1</w:t>
      </w:r>
    </w:p>
    <w:p w:rsidR="00840400" w:rsidRPr="00B855C7" w:rsidRDefault="00840400" w:rsidP="00B855C7">
      <w:pPr>
        <w:rPr>
          <w:rFonts w:ascii="Comic Sans MS" w:hAnsi="Comic Sans MS"/>
          <w:sz w:val="24"/>
          <w:szCs w:val="24"/>
        </w:rPr>
      </w:pPr>
      <w:r w:rsidRPr="00B855C7">
        <w:rPr>
          <w:rFonts w:ascii="Comic Sans MS" w:hAnsi="Comic Sans MS"/>
          <w:b/>
          <w:sz w:val="30"/>
          <w:szCs w:val="30"/>
        </w:rPr>
        <w:t>6</w:t>
      </w:r>
      <w:r>
        <w:rPr>
          <w:rFonts w:ascii="Comic Sans MS" w:hAnsi="Comic Sans MS"/>
          <w:sz w:val="24"/>
          <w:szCs w:val="24"/>
        </w:rPr>
        <w:t xml:space="preserve">- </w:t>
      </w:r>
      <w:r w:rsidRPr="00B855C7">
        <w:rPr>
          <w:rFonts w:ascii="Comic Sans MS" w:hAnsi="Comic Sans MS"/>
          <w:sz w:val="24"/>
          <w:szCs w:val="24"/>
        </w:rPr>
        <w:t xml:space="preserve">Aşağıdaki cümlelerin hangisinde </w:t>
      </w:r>
      <w:r w:rsidRPr="00B855C7">
        <w:rPr>
          <w:rFonts w:ascii="Comic Sans MS" w:hAnsi="Comic Sans MS"/>
          <w:b/>
          <w:sz w:val="24"/>
          <w:szCs w:val="24"/>
        </w:rPr>
        <w:t>varlığın özelliğini bildiren bir kelime</w:t>
      </w:r>
      <w:r w:rsidRPr="00B855C7">
        <w:rPr>
          <w:rFonts w:ascii="Comic Sans MS" w:hAnsi="Comic Sans MS"/>
          <w:sz w:val="24"/>
          <w:szCs w:val="24"/>
        </w:rPr>
        <w:t xml:space="preserve"> vardır?</w:t>
      </w:r>
    </w:p>
    <w:p w:rsidR="00840400" w:rsidRPr="00B855C7" w:rsidRDefault="00840400" w:rsidP="00B855C7">
      <w:pPr>
        <w:numPr>
          <w:ilvl w:val="1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855C7">
        <w:rPr>
          <w:rFonts w:ascii="Comic Sans MS" w:hAnsi="Comic Sans MS"/>
          <w:sz w:val="24"/>
          <w:szCs w:val="24"/>
        </w:rPr>
        <w:t>Sıcak simitleri yedim.</w:t>
      </w:r>
      <w:r>
        <w:rPr>
          <w:rFonts w:ascii="Comic Sans MS" w:hAnsi="Comic Sans MS"/>
          <w:sz w:val="24"/>
          <w:szCs w:val="24"/>
        </w:rPr>
        <w:t xml:space="preserve">          B. </w:t>
      </w:r>
      <w:r w:rsidRPr="00B855C7">
        <w:rPr>
          <w:rFonts w:ascii="Comic Sans MS" w:hAnsi="Comic Sans MS"/>
          <w:sz w:val="24"/>
          <w:szCs w:val="24"/>
        </w:rPr>
        <w:t>Okulda oyun oynadım.</w:t>
      </w:r>
    </w:p>
    <w:p w:rsidR="00840400" w:rsidRPr="00B855C7" w:rsidRDefault="00840400" w:rsidP="00B855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</w:t>
      </w:r>
      <w:r w:rsidRPr="00B855C7">
        <w:rPr>
          <w:rFonts w:ascii="Comic Sans MS" w:hAnsi="Comic Sans MS"/>
          <w:sz w:val="24"/>
          <w:szCs w:val="24"/>
        </w:rPr>
        <w:t>C.   Sabah kahvaltıda çay içtim.</w:t>
      </w:r>
    </w:p>
    <w:p w:rsidR="00840400" w:rsidRDefault="00840400" w:rsidP="00B855C7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Dikdörtgen Belirtme Çizgisi 36" o:spid="_x0000_s1057" type="#_x0000_t61" style="position:absolute;margin-left:20.25pt;margin-top:5pt;width:156.75pt;height:81.7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" adj="24386,322" strokeweight="2pt">
            <v:textbox>
              <w:txbxContent>
                <w:p w:rsidR="00840400" w:rsidRPr="008C61F9" w:rsidRDefault="00840400" w:rsidP="008C61F9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C61F9">
                    <w:rPr>
                      <w:rFonts w:ascii="Comic Sans MS" w:hAnsi="Comic Sans MS"/>
                    </w:rPr>
                    <w:t>Sokağımızla caddemiz</w:t>
                  </w:r>
                </w:p>
                <w:p w:rsidR="00840400" w:rsidRPr="008C61F9" w:rsidRDefault="00840400" w:rsidP="008C61F9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C61F9">
                    <w:rPr>
                      <w:rFonts w:ascii="Comic Sans MS" w:hAnsi="Comic Sans MS"/>
                    </w:rPr>
                    <w:t>Köyümüzle kentimiz</w:t>
                  </w:r>
                </w:p>
                <w:p w:rsidR="00840400" w:rsidRPr="008C61F9" w:rsidRDefault="00840400" w:rsidP="008C61F9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C61F9">
                    <w:rPr>
                      <w:rFonts w:ascii="Comic Sans MS" w:hAnsi="Comic Sans MS"/>
                    </w:rPr>
                    <w:t>Temiz olsun hep çevremiz</w:t>
                  </w:r>
                </w:p>
                <w:p w:rsidR="00840400" w:rsidRPr="008C61F9" w:rsidRDefault="00840400" w:rsidP="008C61F9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C61F9">
                    <w:rPr>
                      <w:rFonts w:ascii="Comic Sans MS" w:hAnsi="Comic Sans MS"/>
                    </w:rPr>
                    <w:t>Güzel olsun hep yöremiz.</w:t>
                  </w:r>
                </w:p>
              </w:txbxContent>
            </v:textbox>
          </v:shape>
        </w:pict>
      </w:r>
      <w:r w:rsidRPr="008C61F9">
        <w:rPr>
          <w:rFonts w:ascii="Comic Sans MS" w:hAnsi="Comic Sans MS"/>
          <w:b/>
          <w:sz w:val="30"/>
          <w:szCs w:val="30"/>
        </w:rPr>
        <w:t>7</w:t>
      </w:r>
      <w:r>
        <w:rPr>
          <w:rFonts w:ascii="Comic Sans MS" w:hAnsi="Comic Sans MS"/>
          <w:sz w:val="24"/>
          <w:szCs w:val="24"/>
        </w:rPr>
        <w:t xml:space="preserve">-                                                    Yandaki dörtlüğün </w:t>
      </w:r>
      <w:r w:rsidRPr="008C61F9">
        <w:rPr>
          <w:rFonts w:ascii="Comic Sans MS" w:hAnsi="Comic Sans MS"/>
          <w:b/>
          <w:sz w:val="24"/>
          <w:szCs w:val="24"/>
        </w:rPr>
        <w:t>teması</w:t>
      </w:r>
      <w:r>
        <w:rPr>
          <w:rFonts w:ascii="Comic Sans MS" w:hAnsi="Comic Sans MS"/>
          <w:sz w:val="24"/>
          <w:szCs w:val="24"/>
        </w:rPr>
        <w:t xml:space="preserve"> nedir?</w:t>
      </w:r>
    </w:p>
    <w:p w:rsidR="00840400" w:rsidRPr="008C61F9" w:rsidRDefault="00840400" w:rsidP="008C61F9">
      <w:pPr>
        <w:pStyle w:val="ListParagraph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Çevre temizliği    B.Arkadaşlık</w:t>
      </w:r>
    </w:p>
    <w:p w:rsidR="00840400" w:rsidRDefault="00840400" w:rsidP="008C61F9">
      <w:pPr>
        <w:pStyle w:val="ListParagraph"/>
        <w:ind w:left="423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C.Vatan sevgisi</w:t>
      </w:r>
    </w:p>
    <w:p w:rsidR="00840400" w:rsidRDefault="00840400" w:rsidP="008C61F9">
      <w:pPr>
        <w:rPr>
          <w:rFonts w:ascii="Comic Sans MS" w:hAnsi="Comic Sans MS"/>
          <w:sz w:val="8"/>
          <w:szCs w:val="8"/>
        </w:rPr>
      </w:pPr>
      <w:r>
        <w:rPr>
          <w:noProof/>
          <w:lang w:eastAsia="tr-TR"/>
        </w:rPr>
        <w:pict>
          <v:shape id="Dikdörtgen Belirtme Çizgisi 38" o:spid="_x0000_s1058" type="#_x0000_t61" style="position:absolute;margin-left:124.5pt;margin-top:18pt;width:225.75pt;height:81.7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" adj="-5350,4484" strokeweight="2pt">
            <v:textbox>
              <w:txbxContent>
                <w:p w:rsidR="00840400" w:rsidRPr="008C61F9" w:rsidRDefault="00840400" w:rsidP="008C61F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8C61F9">
                    <w:rPr>
                      <w:rFonts w:ascii="Comic Sans MS" w:hAnsi="Comic Sans MS"/>
                      <w:b/>
                    </w:rPr>
                    <w:t>Balıkların içinde en akıllı olanı kefaldir. Onları yakalamak zordur. Ama ………………………………………………</w:t>
                  </w:r>
                </w:p>
              </w:txbxContent>
            </v:textbox>
          </v:shape>
        </w:pict>
      </w:r>
    </w:p>
    <w:p w:rsidR="00840400" w:rsidRDefault="00840400" w:rsidP="008C61F9">
      <w:pPr>
        <w:rPr>
          <w:rFonts w:ascii="Comic Sans MS" w:hAnsi="Comic Sans MS"/>
          <w:sz w:val="24"/>
          <w:szCs w:val="24"/>
        </w:rPr>
      </w:pPr>
      <w:r w:rsidRPr="00690C62">
        <w:rPr>
          <w:rFonts w:ascii="Comic Sans MS" w:hAnsi="Comic Sans MS"/>
          <w:b/>
          <w:sz w:val="30"/>
          <w:szCs w:val="30"/>
        </w:rPr>
        <w:t>8</w:t>
      </w:r>
      <w:r>
        <w:rPr>
          <w:rFonts w:ascii="Comic Sans MS" w:hAnsi="Comic Sans MS"/>
          <w:sz w:val="24"/>
          <w:szCs w:val="24"/>
        </w:rPr>
        <w:t>-</w:t>
      </w:r>
    </w:p>
    <w:p w:rsidR="00840400" w:rsidRDefault="00840400" w:rsidP="008C61F9">
      <w:pPr>
        <w:rPr>
          <w:rFonts w:ascii="Comic Sans MS" w:hAnsi="Comic Sans MS"/>
          <w:sz w:val="24"/>
          <w:szCs w:val="24"/>
        </w:rPr>
      </w:pPr>
    </w:p>
    <w:p w:rsidR="00840400" w:rsidRDefault="00840400" w:rsidP="008C61F9">
      <w:pPr>
        <w:rPr>
          <w:rFonts w:ascii="Comic Sans MS" w:hAnsi="Comic Sans MS"/>
          <w:sz w:val="24"/>
          <w:szCs w:val="24"/>
        </w:rPr>
      </w:pPr>
    </w:p>
    <w:p w:rsidR="00840400" w:rsidRDefault="00840400" w:rsidP="008C61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anlatım aşağıdakilerden hangisi ile </w:t>
      </w:r>
      <w:r w:rsidRPr="000D5C67">
        <w:rPr>
          <w:rFonts w:ascii="Comic Sans MS" w:hAnsi="Comic Sans MS"/>
          <w:b/>
          <w:sz w:val="26"/>
          <w:szCs w:val="26"/>
          <w:u w:val="single"/>
        </w:rPr>
        <w:t>tamamlanabilir</w:t>
      </w:r>
      <w:r>
        <w:rPr>
          <w:rFonts w:ascii="Comic Sans MS" w:hAnsi="Comic Sans MS"/>
          <w:sz w:val="24"/>
          <w:szCs w:val="24"/>
        </w:rPr>
        <w:t>?</w:t>
      </w:r>
    </w:p>
    <w:p w:rsidR="00840400" w:rsidRDefault="00840400" w:rsidP="008C61F9">
      <w:pPr>
        <w:pStyle w:val="ListParagraph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kefali kandıramazsın.</w:t>
      </w:r>
      <w:r w:rsidRPr="008C61F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B. bir türlü oltaya gelmiyorlar.</w:t>
      </w:r>
    </w:p>
    <w:p w:rsidR="00840400" w:rsidRDefault="00840400" w:rsidP="008C61F9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C. insanlar bunun da yolunu bulmuşlar.</w:t>
      </w:r>
    </w:p>
    <w:p w:rsidR="00840400" w:rsidRDefault="00840400" w:rsidP="008C61F9">
      <w:pPr>
        <w:pStyle w:val="ListParagraph"/>
        <w:rPr>
          <w:rFonts w:ascii="Comic Sans MS" w:hAnsi="Comic Sans MS"/>
          <w:sz w:val="24"/>
          <w:szCs w:val="24"/>
        </w:rPr>
      </w:pPr>
      <w:r w:rsidRPr="00690C62">
        <w:rPr>
          <w:rFonts w:ascii="Comic Sans MS" w:hAnsi="Comic Sans MS"/>
          <w:b/>
          <w:sz w:val="30"/>
          <w:szCs w:val="30"/>
        </w:rPr>
        <w:t>9-</w:t>
      </w:r>
      <w:r>
        <w:rPr>
          <w:rFonts w:ascii="Comic Sans MS" w:hAnsi="Comic Sans MS"/>
          <w:sz w:val="24"/>
          <w:szCs w:val="24"/>
        </w:rPr>
        <w:t xml:space="preserve"> Aşağıdaki sözcüklerden hangisi sözlükte diğerlerinden </w:t>
      </w:r>
      <w:r w:rsidRPr="000D5C67">
        <w:rPr>
          <w:rFonts w:ascii="Comic Sans MS" w:hAnsi="Comic Sans MS"/>
          <w:b/>
          <w:sz w:val="26"/>
          <w:szCs w:val="26"/>
          <w:u w:val="single"/>
        </w:rPr>
        <w:t>sonra</w:t>
      </w:r>
      <w:r>
        <w:rPr>
          <w:rFonts w:ascii="Comic Sans MS" w:hAnsi="Comic Sans MS"/>
          <w:sz w:val="24"/>
          <w:szCs w:val="24"/>
        </w:rPr>
        <w:t xml:space="preserve"> gelir?</w:t>
      </w:r>
      <w:r w:rsidRPr="00690C62">
        <w:rPr>
          <w:noProof/>
          <w:lang w:eastAsia="tr-TR"/>
        </w:rPr>
        <w:t xml:space="preserve"> </w:t>
      </w:r>
    </w:p>
    <w:p w:rsidR="00840400" w:rsidRDefault="00840400" w:rsidP="00690C62">
      <w:pPr>
        <w:pStyle w:val="ListParagraph"/>
        <w:numPr>
          <w:ilvl w:val="0"/>
          <w:numId w:val="1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Kavak                 B. Kara                   C.Kabak</w:t>
      </w:r>
    </w:p>
    <w:p w:rsidR="00840400" w:rsidRDefault="00840400" w:rsidP="00690C6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41" o:spid="_x0000_s1059" type="#_x0000_t62" style="position:absolute;margin-left:22.15pt;margin-top:46.75pt;width:296.25pt;height:34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" adj="23297,8335" strokeweight="2pt">
            <v:textbox>
              <w:txbxContent>
                <w:p w:rsidR="00840400" w:rsidRPr="00DB08D1" w:rsidRDefault="00840400" w:rsidP="00DB08D1">
                  <w:pPr>
                    <w:jc w:val="center"/>
                    <w:rPr>
                      <w:rFonts w:ascii="Comic Sans MS" w:hAnsi="Comic Sans MS"/>
                    </w:rPr>
                  </w:pPr>
                  <w:r w:rsidRPr="00DB08D1">
                    <w:rPr>
                      <w:rFonts w:ascii="Comic Sans MS" w:hAnsi="Comic Sans MS"/>
                    </w:rPr>
                    <w:t>Tören alanı öyle kalabalıktı ki iğne atsan yere düşmez.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0" o:spid="_x0000_s1060" type="#_x0000_t75" style="position:absolute;margin-left:334.15pt;margin-top:28pt;width:57.75pt;height:42pt;z-index:-251671040;visibility:visible">
            <v:imagedata r:id="rId28" o:title=""/>
          </v:shape>
        </w:pict>
      </w:r>
      <w:r w:rsidRPr="00DB08D1">
        <w:rPr>
          <w:rFonts w:ascii="Comic Sans MS" w:hAnsi="Comic Sans MS"/>
          <w:sz w:val="30"/>
          <w:szCs w:val="30"/>
        </w:rPr>
        <w:t>10</w:t>
      </w:r>
      <w:r>
        <w:rPr>
          <w:rFonts w:ascii="Comic Sans MS" w:hAnsi="Comic Sans MS"/>
          <w:sz w:val="24"/>
          <w:szCs w:val="24"/>
        </w:rPr>
        <w:t xml:space="preserve">- Arkadaşlarımızdan hangisinin söylediklerinde </w:t>
      </w:r>
      <w:r w:rsidRPr="000D5C67">
        <w:rPr>
          <w:rFonts w:ascii="Comic Sans MS" w:hAnsi="Comic Sans MS"/>
          <w:b/>
          <w:sz w:val="28"/>
          <w:szCs w:val="28"/>
        </w:rPr>
        <w:t>abartılı bir anlatım</w:t>
      </w:r>
      <w:r>
        <w:rPr>
          <w:rFonts w:ascii="Comic Sans MS" w:hAnsi="Comic Sans MS"/>
          <w:sz w:val="24"/>
          <w:szCs w:val="24"/>
        </w:rPr>
        <w:t xml:space="preserve"> vardır?</w:t>
      </w:r>
    </w:p>
    <w:p w:rsidR="00840400" w:rsidRDefault="00840400" w:rsidP="00DB08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</w:p>
    <w:p w:rsidR="00840400" w:rsidRDefault="00840400" w:rsidP="00DB08D1">
      <w:r>
        <w:rPr>
          <w:noProof/>
          <w:lang w:eastAsia="tr-TR"/>
        </w:rPr>
        <w:pict>
          <v:shape id="Köşeleri Yuvarlanmış Dikdörtgen Belirtme Çizgisi 43" o:spid="_x0000_s1061" type="#_x0000_t62" style="position:absolute;margin-left:85.9pt;margin-top:4.75pt;width:296.25pt;height:34.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" adj="-1748,2230" strokeweight="2pt">
            <v:textbox>
              <w:txbxContent>
                <w:p w:rsidR="00840400" w:rsidRPr="00DB08D1" w:rsidRDefault="00840400" w:rsidP="000D3ED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Öykü yarışmasında kesinlikle birinci olacağım.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B.</w:t>
      </w:r>
      <w:r w:rsidRPr="000D3ED8">
        <w:t xml:space="preserve"> </w:t>
      </w:r>
      <w:r w:rsidRPr="00AF5539">
        <w:rPr>
          <w:noProof/>
          <w:lang w:eastAsia="tr-TR"/>
        </w:rPr>
        <w:pict>
          <v:shape id="Resim 42" o:spid="_x0000_i1034" type="#_x0000_t75" style="width:57.75pt;height:33.75pt;visibility:visible">
            <v:imagedata r:id="rId29" o:title=""/>
          </v:shape>
        </w:pict>
      </w:r>
    </w:p>
    <w:p w:rsidR="00840400" w:rsidRDefault="00840400" w:rsidP="00DB08D1">
      <w:r>
        <w:rPr>
          <w:noProof/>
          <w:lang w:eastAsia="tr-TR"/>
        </w:rPr>
        <w:pict>
          <v:shape id="Köşeleri Yuvarlanmış Dikdörtgen Belirtme Çizgisi 45" o:spid="_x0000_s1062" type="#_x0000_t62" style="position:absolute;margin-left:79.15pt;margin-top:0;width:296.25pt;height:34.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" adj="-1748,2230" strokeweight="2pt">
            <v:textbox>
              <w:txbxContent>
                <w:p w:rsidR="00840400" w:rsidRPr="00DB08D1" w:rsidRDefault="00840400" w:rsidP="000D3ED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 geç saate kadar televizyon seyrettim.</w:t>
                  </w:r>
                </w:p>
              </w:txbxContent>
            </v:textbox>
          </v:shape>
        </w:pict>
      </w:r>
      <w:r w:rsidRPr="000D3ED8">
        <w:rPr>
          <w:b/>
          <w:sz w:val="24"/>
          <w:szCs w:val="24"/>
        </w:rPr>
        <w:t>C</w:t>
      </w:r>
      <w:r>
        <w:t xml:space="preserve">. </w:t>
      </w:r>
      <w:r w:rsidRPr="00AF5539">
        <w:rPr>
          <w:noProof/>
          <w:lang w:eastAsia="tr-TR"/>
        </w:rPr>
        <w:pict>
          <v:shape id="Resim 44" o:spid="_x0000_i1035" type="#_x0000_t75" style="width:54.75pt;height:30.75pt;visibility:visible">
            <v:imagedata r:id="rId30" o:title=""/>
          </v:shape>
        </w:pict>
      </w:r>
    </w:p>
    <w:p w:rsidR="00840400" w:rsidRDefault="00840400" w:rsidP="00DB08D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48" o:spid="_x0000_s1063" type="#_x0000_t75" alt="http://www.masaustu-resimleri.com/d/280-2/bayrak.gif" style="position:absolute;margin-left:22.15pt;margin-top:42.25pt;width:66.75pt;height:48pt;z-index:-251661824;visibility:visible">
            <v:imagedata r:id="rId31" o:title=""/>
          </v:shape>
        </w:pict>
      </w:r>
      <w:r>
        <w:rPr>
          <w:noProof/>
          <w:lang w:eastAsia="tr-TR"/>
        </w:rPr>
        <w:pict>
          <v:shape id="Resim 49" o:spid="_x0000_s1064" type="#_x0000_t75" alt="http://www.mimarizm.com/V_Images/2008/is_Disi/karagoz/hacivat_karagoz.jpg" style="position:absolute;margin-left:128.65pt;margin-top:32.5pt;width:1in;height:58.5pt;z-index:-251662848;visibility:visible">
            <v:imagedata r:id="rId32" o:title=""/>
          </v:shape>
        </w:pict>
      </w:r>
      <w:r w:rsidRPr="008F1A60">
        <w:rPr>
          <w:rFonts w:ascii="Comic Sans MS" w:hAnsi="Comic Sans MS"/>
          <w:b/>
          <w:sz w:val="24"/>
          <w:szCs w:val="24"/>
        </w:rPr>
        <w:t>11</w:t>
      </w:r>
      <w:r>
        <w:rPr>
          <w:rFonts w:ascii="Comic Sans MS" w:hAnsi="Comic Sans MS"/>
          <w:sz w:val="24"/>
          <w:szCs w:val="24"/>
        </w:rPr>
        <w:t xml:space="preserve">-   Aşağıdaki görsellerden hangisi ortak değerlerimizden biri             </w:t>
      </w:r>
      <w:r w:rsidRPr="008F1A60">
        <w:rPr>
          <w:rFonts w:ascii="Comic Sans MS" w:hAnsi="Comic Sans MS"/>
          <w:b/>
          <w:sz w:val="30"/>
          <w:szCs w:val="30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840400" w:rsidRPr="008F1A60" w:rsidRDefault="00840400" w:rsidP="00DB08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A.                           B.</w:t>
      </w:r>
      <w:r w:rsidRPr="008F1A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Comic Sans MS" w:hAnsi="Comic Sans MS" w:cs="Arial"/>
          <w:sz w:val="24"/>
          <w:szCs w:val="24"/>
        </w:rPr>
        <w:t xml:space="preserve">C. </w:t>
      </w:r>
      <w:r w:rsidRPr="00863E6F">
        <w:rPr>
          <w:rFonts w:ascii="Arial" w:hAnsi="Arial" w:cs="Arial"/>
          <w:noProof/>
          <w:sz w:val="20"/>
          <w:szCs w:val="20"/>
          <w:lang w:eastAsia="tr-TR"/>
        </w:rPr>
        <w:pict>
          <v:shape id="Resim 50" o:spid="_x0000_i1036" type="#_x0000_t75" alt="http://galeri.uludagsozluk.com/22/u%C3%A7ak_126852.jpg" style="width:1in;height:38.25pt;visibility:visible">
            <v:imagedata r:id="rId33" o:title=""/>
          </v:shape>
        </w:pict>
      </w:r>
    </w:p>
    <w:p w:rsidR="00840400" w:rsidRPr="00DB08D1" w:rsidRDefault="00840400" w:rsidP="00DB08D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53" o:spid="_x0000_s1065" type="#_x0000_t62" style="position:absolute;margin-left:233.65pt;margin-top:55.25pt;width:129.75pt;height:4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" adj="-3079,-1112" strokeweight="2pt">
            <v:textbox>
              <w:txbxContent>
                <w:p w:rsidR="00840400" w:rsidRPr="000D5C67" w:rsidRDefault="00840400" w:rsidP="000D5C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Anne, elma ve erik……………………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2" o:spid="_x0000_s1066" type="#_x0000_t75" style="position:absolute;margin-left:173.65pt;margin-top:46.25pt;width:47.25pt;height:48pt;z-index:-251665920;visibility:visible">
            <v:imagedata r:id="rId34" o:title="" cropright="2260f"/>
          </v:shape>
        </w:pict>
      </w:r>
      <w:r>
        <w:rPr>
          <w:noProof/>
          <w:lang w:eastAsia="tr-TR"/>
        </w:rPr>
        <w:pict>
          <v:shape id="Köşeleri Yuvarlanmış Dikdörtgen Belirtme Çizgisi 51" o:spid="_x0000_s1067" type="#_x0000_t62" style="position:absolute;margin-left:113.65pt;margin-top:11pt;width:228pt;height:25.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" adj="-3079,-1112" strokeweight="2pt">
            <v:textbox>
              <w:txbxContent>
                <w:p w:rsidR="00840400" w:rsidRPr="000D5C67" w:rsidRDefault="00840400" w:rsidP="000D5C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D5C67">
                    <w:rPr>
                      <w:rFonts w:ascii="Comic Sans MS" w:hAnsi="Comic Sans MS"/>
                      <w:b/>
                    </w:rPr>
                    <w:t>Ali  bak marketten alışveriş yaptım.</w:t>
                  </w:r>
                </w:p>
              </w:txbxContent>
            </v:textbox>
          </v:shape>
        </w:pict>
      </w:r>
      <w:r w:rsidRPr="008F1A60">
        <w:rPr>
          <w:rFonts w:ascii="Comic Sans MS" w:hAnsi="Comic Sans MS"/>
          <w:b/>
          <w:sz w:val="30"/>
          <w:szCs w:val="30"/>
        </w:rPr>
        <w:t xml:space="preserve">12- </w:t>
      </w:r>
      <w:r>
        <w:rPr>
          <w:rFonts w:ascii="Comic Sans MS" w:hAnsi="Comic Sans MS"/>
          <w:b/>
          <w:sz w:val="30"/>
          <w:szCs w:val="30"/>
        </w:rPr>
        <w:t xml:space="preserve"> </w:t>
      </w:r>
      <w:r>
        <w:t xml:space="preserve">  </w:t>
      </w:r>
      <w:r w:rsidRPr="00863E6F">
        <w:rPr>
          <w:rFonts w:ascii="Arial" w:hAnsi="Arial" w:cs="Arial"/>
          <w:noProof/>
          <w:sz w:val="20"/>
          <w:szCs w:val="20"/>
          <w:lang w:eastAsia="tr-TR"/>
        </w:rPr>
        <w:pict>
          <v:shape id="Resim 47" o:spid="_x0000_i1037" type="#_x0000_t75" alt="http://www.crebro.net/wp-content/uploads/2007/01/alisveris.jpg" style="width:60pt;height:93.75pt;visibility:visible">
            <v:imagedata r:id="rId35" o:title=""/>
          </v:shape>
        </w:pict>
      </w:r>
      <w:r>
        <w:t xml:space="preserve">     </w:t>
      </w:r>
    </w:p>
    <w:p w:rsidR="00840400" w:rsidRDefault="008404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Ali sözlerini aşağıdakilerden hangisi ile tamamlarsa cümlesi </w:t>
      </w:r>
      <w:r w:rsidRPr="000D5C67">
        <w:rPr>
          <w:rFonts w:ascii="Comic Sans MS" w:hAnsi="Comic Sans MS"/>
          <w:b/>
          <w:sz w:val="28"/>
          <w:szCs w:val="28"/>
          <w:u w:val="single"/>
        </w:rPr>
        <w:t>soru anlamı kazanır</w:t>
      </w:r>
      <w:r>
        <w:rPr>
          <w:rFonts w:ascii="Comic Sans MS" w:hAnsi="Comic Sans MS"/>
          <w:sz w:val="24"/>
          <w:szCs w:val="24"/>
        </w:rPr>
        <w:t>?</w:t>
      </w:r>
    </w:p>
    <w:p w:rsidR="00840400" w:rsidRDefault="00840400" w:rsidP="000D5C67">
      <w:pPr>
        <w:pStyle w:val="ListParagraph"/>
        <w:numPr>
          <w:ilvl w:val="0"/>
          <w:numId w:val="16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5" o:spid="_x0000_s1068" type="#_x0000_t109" style="position:absolute;left:0;text-align:left;margin-left:32.65pt;margin-top:23.35pt;width:330.75pt;height:27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" strokeweight="2pt">
            <v:textbox>
              <w:txbxContent>
                <w:p w:rsidR="00840400" w:rsidRPr="000D5C67" w:rsidRDefault="00840400" w:rsidP="000D5C6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D5C67">
                    <w:rPr>
                      <w:rFonts w:ascii="Comic Sans MS" w:hAnsi="Comic Sans MS"/>
                      <w:sz w:val="24"/>
                      <w:szCs w:val="24"/>
                    </w:rPr>
                    <w:t>Oturuyor- yalnız – ileri – yaktı - sevmiş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Severim.                     B. aldın mı                        C. yedik</w:t>
      </w:r>
    </w:p>
    <w:p w:rsidR="00840400" w:rsidRDefault="00840400" w:rsidP="000D5C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13. </w:t>
      </w:r>
    </w:p>
    <w:p w:rsidR="00840400" w:rsidRDefault="00840400" w:rsidP="000D5C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Yukardaki sözcüklerden kaç tanesi </w:t>
      </w:r>
      <w:r w:rsidRPr="000D5C67">
        <w:rPr>
          <w:rFonts w:ascii="Comic Sans MS" w:hAnsi="Comic Sans MS"/>
          <w:sz w:val="24"/>
          <w:szCs w:val="24"/>
          <w:u w:val="single"/>
        </w:rPr>
        <w:t>kurallı cümlenin sonunda</w:t>
      </w:r>
      <w:r>
        <w:rPr>
          <w:rFonts w:ascii="Comic Sans MS" w:hAnsi="Comic Sans MS"/>
          <w:sz w:val="24"/>
          <w:szCs w:val="24"/>
        </w:rPr>
        <w:t xml:space="preserve"> bulunur?</w:t>
      </w:r>
    </w:p>
    <w:p w:rsidR="00840400" w:rsidRDefault="00840400" w:rsidP="000D5C67">
      <w:pPr>
        <w:pStyle w:val="ListParagraph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                     B.2                        C.4</w:t>
      </w:r>
    </w:p>
    <w:p w:rsidR="00840400" w:rsidRDefault="00840400" w:rsidP="000D5C67">
      <w:pPr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57" o:spid="_x0000_s1069" type="#_x0000_t62" style="position:absolute;left:0;text-align:left;margin-left:154.5pt;margin-top:23.5pt;width:153.75pt;height:66.7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" adj="27090,5908" strokeweight="2pt">
            <v:textbox>
              <w:txbxContent>
                <w:p w:rsidR="00840400" w:rsidRPr="00DB08D1" w:rsidRDefault="00840400" w:rsidP="00985FB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Yandaki şekil aşağıdakilerden hangisinin açılımıdır?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MATEMATİK  SORULARI</w:t>
      </w:r>
    </w:p>
    <w:p w:rsidR="00840400" w:rsidRPr="00985FB8" w:rsidRDefault="00840400" w:rsidP="00985FB8">
      <w:pPr>
        <w:pStyle w:val="ListParagraph"/>
        <w:numPr>
          <w:ilvl w:val="0"/>
          <w:numId w:val="18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58" o:spid="_x0000_s1070" type="#_x0000_t75" style="position:absolute;left:0;text-align:left;margin-left:330.75pt;margin-top:.25pt;width:60pt;height:67.5pt;z-index:-251659776;visibility:visible">
            <v:imagedata r:id="rId36" o:title=""/>
          </v:shape>
        </w:pict>
      </w:r>
      <w:r w:rsidRPr="00863E6F">
        <w:rPr>
          <w:noProof/>
          <w:sz w:val="26"/>
          <w:szCs w:val="26"/>
          <w:lang w:eastAsia="tr-TR"/>
        </w:rPr>
        <w:pict>
          <v:shape id="Resim 56" o:spid="_x0000_i1038" type="#_x0000_t75" style="width:108.75pt;height:67.5pt;visibility:visible">
            <v:imagedata r:id="rId37" o:title=""/>
          </v:shape>
        </w:pict>
      </w:r>
    </w:p>
    <w:p w:rsidR="00840400" w:rsidRDefault="00840400" w:rsidP="00792B8D">
      <w:pPr>
        <w:pStyle w:val="ListParagraph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Koni                         B. silindir              C. üçgen prizma</w:t>
      </w:r>
    </w:p>
    <w:p w:rsidR="00840400" w:rsidRPr="00792B8D" w:rsidRDefault="00840400" w:rsidP="00792B8D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792B8D">
        <w:rPr>
          <w:rFonts w:ascii="Comic Sans MS" w:hAnsi="Comic Sans MS" w:cs="Comic Sans MS"/>
          <w:color w:val="000000"/>
        </w:rPr>
        <w:t xml:space="preserve">                                   Bu halının uzunluğunu ölçmek istiyoruz.</w:t>
      </w:r>
    </w:p>
    <w:p w:rsidR="00840400" w:rsidRPr="00792B8D" w:rsidRDefault="00840400" w:rsidP="00792B8D">
      <w:pPr>
        <w:autoSpaceDE w:val="0"/>
        <w:autoSpaceDN w:val="0"/>
        <w:adjustRightInd w:val="0"/>
        <w:ind w:left="644"/>
        <w:rPr>
          <w:rFonts w:ascii="Comic Sans MS" w:hAnsi="Comic Sans MS" w:cs="Comic Sans MS"/>
          <w:color w:val="000000"/>
        </w:rPr>
      </w:pPr>
      <w:r w:rsidRPr="00792B8D">
        <w:rPr>
          <w:rFonts w:ascii="Comic Sans MS" w:hAnsi="Comic Sans MS" w:cs="Comic Sans MS"/>
          <w:color w:val="000000"/>
        </w:rPr>
        <w:t xml:space="preserve">                                     Bunun için aşağıdaki  ölçülerden hangisi ile</w:t>
      </w:r>
    </w:p>
    <w:p w:rsidR="00840400" w:rsidRPr="00792B8D" w:rsidRDefault="00840400" w:rsidP="00792B8D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shape id="Resim 59" o:spid="_x0000_s1071" type="#_x0000_t75" style="position:absolute;margin-left:249.75pt;margin-top:24.8pt;width:69.7pt;height:44.95pt;z-index:-251655680;visibility:visible">
            <v:imagedata r:id="rId38" o:title="" cropleft="4588f" cropright="4588f"/>
          </v:shape>
        </w:pict>
      </w:r>
      <w:r>
        <w:rPr>
          <w:noProof/>
          <w:lang w:eastAsia="tr-TR"/>
        </w:rPr>
        <w:pict>
          <v:shape id="Resim 61" o:spid="_x0000_s1072" type="#_x0000_t75" style="position:absolute;margin-left:128.55pt;margin-top:26.3pt;width:51.45pt;height:54pt;z-index:-251656704;visibility:visible">
            <v:imagedata r:id="rId39" o:title="" cropleft="12485f" cropright="6242f"/>
          </v:shape>
        </w:pict>
      </w:r>
      <w:r>
        <w:rPr>
          <w:noProof/>
          <w:lang w:eastAsia="tr-TR"/>
        </w:rPr>
        <w:pict>
          <v:rect id="Dikdörtgen 62" o:spid="_x0000_s1073" style="position:absolute;margin-left:45.25pt;margin-top:6.7pt;width:90pt;height:1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" fillcolor="#ff9">
            <v:textbox>
              <w:txbxContent>
                <w:p w:rsidR="00840400" w:rsidRDefault="00840400" w:rsidP="00792B8D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Eski Türk halısı</w:t>
                  </w:r>
                </w:p>
              </w:txbxContent>
            </v:textbox>
          </v:rect>
        </w:pict>
      </w:r>
      <w:r w:rsidRPr="00792B8D">
        <w:rPr>
          <w:rFonts w:ascii="Comic Sans MS" w:hAnsi="Comic Sans MS" w:cs="Comic Sans MS"/>
          <w:color w:val="000000"/>
        </w:rPr>
        <w:t xml:space="preserve">                                              ölçmek çok uzun sürer?</w:t>
      </w:r>
    </w:p>
    <w:p w:rsidR="00840400" w:rsidRPr="00792B8D" w:rsidRDefault="00840400" w:rsidP="00792B8D">
      <w:pPr>
        <w:autoSpaceDE w:val="0"/>
        <w:autoSpaceDN w:val="0"/>
        <w:adjustRightInd w:val="0"/>
        <w:ind w:left="644"/>
        <w:rPr>
          <w:rFonts w:ascii="Comic Sans MS" w:hAnsi="Comic Sans MS" w:cs="Comic Sans MS"/>
          <w:i/>
          <w:color w:val="000000"/>
          <w:sz w:val="12"/>
          <w:szCs w:val="12"/>
        </w:rPr>
      </w:pPr>
      <w:r>
        <w:rPr>
          <w:noProof/>
          <w:lang w:eastAsia="tr-TR"/>
        </w:rPr>
        <w:pict>
          <v:shape id="Resim 60" o:spid="_x0000_s1074" type="#_x0000_t75" style="position:absolute;left:0;text-align:left;margin-left:25.5pt;margin-top:4.65pt;width:54pt;height:44.95pt;z-index:-251657728;visibility:visible">
            <v:imagedata r:id="rId40" o:title=""/>
          </v:shape>
        </w:pict>
      </w:r>
      <w:r w:rsidRPr="00792B8D">
        <w:rPr>
          <w:rFonts w:ascii="Comic Sans MS" w:hAnsi="Comic Sans MS" w:cs="Comic Sans MS"/>
          <w:i/>
          <w:color w:val="000000"/>
        </w:rPr>
        <w:t xml:space="preserve">   </w:t>
      </w:r>
      <w:r w:rsidRPr="00792B8D">
        <w:rPr>
          <w:rFonts w:ascii="Comic Sans MS" w:hAnsi="Comic Sans MS" w:cs="Comic Sans MS"/>
          <w:i/>
          <w:color w:val="000000"/>
          <w:sz w:val="12"/>
          <w:szCs w:val="12"/>
        </w:rPr>
        <w:t xml:space="preserve">                                          </w:t>
      </w:r>
    </w:p>
    <w:p w:rsidR="00840400" w:rsidRPr="00792B8D" w:rsidRDefault="00840400" w:rsidP="00792B8D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 TUR" w:hAnsi="Arial TUR" w:cs="Arial TUR"/>
          <w:sz w:val="20"/>
          <w:szCs w:val="20"/>
        </w:rPr>
      </w:pPr>
      <w:r>
        <w:rPr>
          <w:rFonts w:ascii="Comic Sans MS" w:hAnsi="Comic Sans MS" w:cs="Comic Sans MS"/>
          <w:color w:val="000000"/>
        </w:rPr>
        <w:t xml:space="preserve">                      B.                                  C.</w:t>
      </w:r>
      <w:r w:rsidRPr="00792B8D">
        <w:rPr>
          <w:rFonts w:ascii="Comic Sans MS" w:hAnsi="Comic Sans MS" w:cs="Comic Sans MS"/>
          <w:color w:val="000000"/>
        </w:rPr>
        <w:t xml:space="preserve">    </w:t>
      </w:r>
    </w:p>
    <w:p w:rsidR="00840400" w:rsidRPr="00792B8D" w:rsidRDefault="00840400" w:rsidP="00792B8D">
      <w:pPr>
        <w:pStyle w:val="ListParagraph"/>
        <w:autoSpaceDE w:val="0"/>
        <w:autoSpaceDN w:val="0"/>
        <w:adjustRightInd w:val="0"/>
        <w:ind w:left="1004"/>
        <w:rPr>
          <w:rFonts w:ascii="Arial TUR" w:hAnsi="Arial TUR" w:cs="Arial TUR"/>
          <w:sz w:val="20"/>
          <w:szCs w:val="20"/>
        </w:rPr>
      </w:pPr>
      <w:r>
        <w:rPr>
          <w:noProof/>
          <w:lang w:eastAsia="tr-TR"/>
        </w:rPr>
        <w:pict>
          <v:shape id="Dörtlü Ok 65" o:spid="_x0000_s1075" style="position:absolute;left:0;text-align:left;margin-left:221.25pt;margin-top:11.4pt;width:33.75pt;height:27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625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" path="m,176213l79296,96917r,39648l174665,136565r,-57269l135017,79296,214313,r79295,79296l253960,79296r,57269l349329,136565r,-39648l428625,176213r-79296,79295l349329,215860r-95369,l253960,273129r39648,l214313,352425,135017,273129r39648,l174665,215860r-95369,l79296,255508,,176213xe" fillcolor="#4f81bd" strokecolor="#243f60" strokeweight="2pt">
            <v:path arrowok="t" o:connecttype="custom" o:connectlocs="0,176213;79296,96917;79296,136565;174665,136565;174665,79296;135017,79296;214313,0;293608,79296;253960,79296;253960,136565;349329,136565;349329,96917;428625,176213;349329,255508;349329,215860;253960,215860;253960,273129;293608,273129;214313,352425;135017,273129;174665,273129;174665,215860;79296,215860;79296,255508;0,176213" o:connectangles="0,0,0,0,0,0,0,0,0,0,0,0,0,0,0,0,0,0,0,0,0,0,0,0,0"/>
          </v:shape>
        </w:pict>
      </w:r>
    </w:p>
    <w:p w:rsidR="00840400" w:rsidRPr="00792B8D" w:rsidRDefault="00840400" w:rsidP="00792B8D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right="-188"/>
        <w:rPr>
          <w:rFonts w:ascii="Comic Sans MS" w:hAnsi="Comic Sans MS" w:cs="Comic Sans MS"/>
          <w:i/>
          <w:color w:val="000000"/>
          <w:sz w:val="24"/>
          <w:szCs w:val="24"/>
        </w:rPr>
      </w:pPr>
      <w:r>
        <w:rPr>
          <w:noProof/>
          <w:lang w:eastAsia="tr-TR"/>
        </w:rPr>
        <w:pict>
          <v:shape id="Dörtlü Ok 64" o:spid="_x0000_s1076" style="position:absolute;left:0;text-align:left;margin-left:45pt;margin-top:1.95pt;width:33.75pt;height:27.7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625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" path="m,176213l79296,96917r,39648l174665,136565r,-57269l135017,79296,214313,r79295,79296l253960,79296r,57269l349329,136565r,-39648l428625,176213r-79296,79295l349329,215860r-95369,l253960,273129r39648,l214313,352425,135017,273129r39648,l174665,215860r-95369,l79296,255508,,176213xe" fillcolor="#4f81bd" strokecolor="#243f60" strokeweight="2pt">
            <v:path arrowok="t" o:connecttype="custom" o:connectlocs="0,176213;79296,96917;79296,136565;174665,136565;174665,79296;135017,79296;214313,0;293608,79296;253960,79296;253960,136565;349329,136565;349329,96917;428625,176213;349329,255508;349329,215860;253960,215860;253960,273129;293608,273129;214313,352425;135017,273129;174665,273129;174665,215860;79296,215860;79296,255508;0,176213" o:connectangles="0,0,0,0,0,0,0,0,0,0,0,0,0,0,0,0,0,0,0,0,0,0,0,0,0"/>
          </v:shape>
        </w:pict>
      </w:r>
      <w:r w:rsidRPr="00792B8D">
        <w:rPr>
          <w:rFonts w:ascii="Comic Sans MS" w:hAnsi="Comic Sans MS" w:cs="Comic Sans MS"/>
          <w:i/>
          <w:color w:val="000000"/>
          <w:sz w:val="24"/>
          <w:szCs w:val="24"/>
        </w:rPr>
        <w:t xml:space="preserve">              -  27 = 49  işlemindeki              hangi onluğa yakındır?</w:t>
      </w:r>
    </w:p>
    <w:p w:rsidR="00840400" w:rsidRDefault="00840400" w:rsidP="00792B8D">
      <w:pPr>
        <w:autoSpaceDE w:val="0"/>
        <w:autoSpaceDN w:val="0"/>
        <w:adjustRightInd w:val="0"/>
        <w:ind w:left="644"/>
        <w:rPr>
          <w:rFonts w:ascii="Comic Sans MS" w:hAnsi="Comic Sans MS" w:cs="Comic Sans MS"/>
          <w:i/>
          <w:color w:val="000000"/>
          <w:sz w:val="24"/>
          <w:szCs w:val="24"/>
        </w:rPr>
      </w:pPr>
      <w:r>
        <w:rPr>
          <w:rFonts w:ascii="Comic Sans MS" w:hAnsi="Comic Sans MS" w:cs="Comic Sans MS"/>
          <w:i/>
          <w:color w:val="000000"/>
          <w:sz w:val="24"/>
          <w:szCs w:val="24"/>
        </w:rPr>
        <w:t>A.60                           B.70                               C.80</w:t>
      </w:r>
    </w:p>
    <w:p w:rsidR="00840400" w:rsidRPr="001E112B" w:rsidRDefault="00840400" w:rsidP="001E112B">
      <w:pPr>
        <w:rPr>
          <w:rFonts w:ascii="Comic Sans MS" w:hAnsi="Comic Sans MS" w:cs="Arial"/>
          <w:b/>
          <w:color w:val="000000"/>
        </w:rPr>
      </w:pPr>
      <w:r>
        <w:rPr>
          <w:noProof/>
          <w:lang w:eastAsia="tr-TR"/>
        </w:rPr>
        <w:pict>
          <v:shape id="Resim 68" o:spid="_x0000_s1077" type="#_x0000_t75" alt="MCj04382070000[1]" style="position:absolute;margin-left:255pt;margin-top:23.6pt;width:54.75pt;height:54pt;z-index:-251651584;visibility:visible">
            <v:imagedata r:id="rId41" o:title=""/>
          </v:shape>
        </w:pict>
      </w:r>
      <w:r>
        <w:rPr>
          <w:noProof/>
          <w:lang w:eastAsia="tr-TR"/>
        </w:rPr>
        <w:pict>
          <v:shape id="Resim 67" o:spid="_x0000_s1078" type="#_x0000_t75" alt="j0434823[1]" style="position:absolute;margin-left:149.25pt;margin-top:27.1pt;width:56.25pt;height:50.6pt;z-index:-251652608;visibility:visible">
            <v:imagedata r:id="rId42" o:title="" croptop="2580f" cropbottom="3871f"/>
          </v:shape>
        </w:pict>
      </w:r>
      <w:r w:rsidRPr="001E112B">
        <w:rPr>
          <w:rFonts w:ascii="Comic Sans MS" w:hAnsi="Comic Sans MS" w:cs="Comic Sans MS"/>
          <w:b/>
          <w:color w:val="000000"/>
          <w:sz w:val="24"/>
          <w:szCs w:val="24"/>
        </w:rPr>
        <w:t xml:space="preserve">    </w:t>
      </w:r>
      <w:r w:rsidRPr="001E112B">
        <w:rPr>
          <w:rFonts w:ascii="Comic Sans MS" w:hAnsi="Comic Sans MS" w:cs="Comic Sans MS"/>
          <w:b/>
          <w:color w:val="000000"/>
          <w:sz w:val="30"/>
          <w:szCs w:val="30"/>
        </w:rPr>
        <w:t>4</w:t>
      </w:r>
      <w:r w:rsidRPr="001E112B">
        <w:rPr>
          <w:rFonts w:ascii="Comic Sans MS" w:hAnsi="Comic Sans MS" w:cs="Comic Sans MS"/>
          <w:b/>
          <w:color w:val="000000"/>
          <w:sz w:val="24"/>
          <w:szCs w:val="24"/>
        </w:rPr>
        <w:t xml:space="preserve">- </w:t>
      </w:r>
      <w:r w:rsidRPr="001E112B">
        <w:rPr>
          <w:rFonts w:ascii="Comic Sans MS" w:hAnsi="Comic Sans MS" w:cs="Arial"/>
          <w:b/>
          <w:color w:val="000000"/>
        </w:rPr>
        <w:t>Aşağıdakilerden nesnelerden  hangisi  kg  ile  ölçülüp satılır ?</w:t>
      </w:r>
    </w:p>
    <w:p w:rsidR="00840400" w:rsidRDefault="00840400" w:rsidP="001E112B">
      <w:pPr>
        <w:rPr>
          <w:rFonts w:ascii="Comic Sans MS" w:hAnsi="Comic Sans MS" w:cs="Arial"/>
          <w:i/>
          <w:color w:val="000000"/>
        </w:rPr>
      </w:pPr>
      <w:r>
        <w:rPr>
          <w:noProof/>
          <w:lang w:eastAsia="tr-TR"/>
        </w:rPr>
        <w:pict>
          <v:shape id="Resim 66" o:spid="_x0000_s1079" type="#_x0000_t75" alt="j0112866" style="position:absolute;margin-left:25.5pt;margin-top:3.15pt;width:45pt;height:45pt;z-index:-251650560;visibility:visible">
            <v:imagedata r:id="rId43" o:title=""/>
          </v:shape>
        </w:pict>
      </w:r>
    </w:p>
    <w:p w:rsidR="00840400" w:rsidRPr="001E112B" w:rsidRDefault="00840400" w:rsidP="001E112B">
      <w:pPr>
        <w:pStyle w:val="ListParagraph"/>
        <w:numPr>
          <w:ilvl w:val="0"/>
          <w:numId w:val="21"/>
        </w:numPr>
        <w:rPr>
          <w:rFonts w:ascii="Comic Sans MS" w:hAnsi="Comic Sans MS" w:cs="Arial"/>
          <w:i/>
          <w:color w:val="000000"/>
        </w:rPr>
      </w:pPr>
      <w:r>
        <w:rPr>
          <w:rFonts w:ascii="Comic Sans MS" w:hAnsi="Comic Sans MS" w:cs="Arial"/>
          <w:i/>
          <w:color w:val="000000"/>
        </w:rPr>
        <w:t xml:space="preserve">                                  B.                             C.</w:t>
      </w:r>
      <w:r w:rsidRPr="001E112B">
        <w:rPr>
          <w:rFonts w:ascii="Comic Sans MS" w:hAnsi="Comic Sans MS" w:cs="Arial"/>
          <w:i/>
          <w:color w:val="000000"/>
        </w:rPr>
        <w:t xml:space="preserve">              </w:t>
      </w:r>
    </w:p>
    <w:p w:rsidR="00840400" w:rsidRDefault="00840400" w:rsidP="001E112B">
      <w:pPr>
        <w:rPr>
          <w:rFonts w:ascii="Comic Sans MS" w:hAnsi="Comic Sans MS"/>
          <w:i/>
          <w:sz w:val="8"/>
          <w:szCs w:val="8"/>
        </w:rPr>
      </w:pPr>
      <w:r>
        <w:rPr>
          <w:noProof/>
          <w:lang w:eastAsia="tr-TR"/>
        </w:rPr>
        <w:pict>
          <v:shape id="Resim 81" o:spid="_x0000_s1080" type="#_x0000_t75" alt="http://www.tcmb.gov.tr/tlkampanya/images/paralar/5k_k.jpg" style="position:absolute;margin-left:151.75pt;margin-top:25.85pt;width:30.8pt;height:27pt;z-index:-251647488;visibility:visible">
            <v:imagedata r:id="rId44" r:href="rId45" cropright="32030f" gain="68267f" blacklevel="1311f"/>
          </v:shape>
        </w:pict>
      </w:r>
      <w:r>
        <w:rPr>
          <w:noProof/>
          <w:lang w:eastAsia="tr-TR"/>
        </w:rPr>
        <w:pict>
          <v:shape id="Resim 80" o:spid="_x0000_s1081" type="#_x0000_t75" alt="http://www.tcmb.gov.tr/tlkampanya/images/paralar/10k.jpg" style="position:absolute;margin-left:108.85pt;margin-top:25.8pt;width:30.8pt;height:27pt;z-index:-251648512;visibility:visible">
            <v:imagedata r:id="rId46" r:href="rId47" cropright="33705f" gain="68267f" blacklevel="1311f"/>
          </v:shape>
        </w:pict>
      </w:r>
      <w:r>
        <w:rPr>
          <w:noProof/>
          <w:lang w:eastAsia="tr-TR"/>
        </w:rPr>
        <w:pict>
          <v:shape id="Resim 79" o:spid="_x0000_s1082" type="#_x0000_t75" alt="http://www.tcmb.gov.tr/tlkampanya/images/paralar/25k.jpg" style="position:absolute;margin-left:64pt;margin-top:25.8pt;width:36pt;height:27pt;z-index:-251646464;visibility:visible">
            <v:imagedata r:id="rId48" r:href="rId49" cropright="33219f" gain="69719f" blacklevel="1966f"/>
          </v:shape>
        </w:pict>
      </w:r>
      <w:r>
        <w:rPr>
          <w:noProof/>
          <w:lang w:eastAsia="tr-TR"/>
        </w:rPr>
        <w:pict>
          <v:shape id="Resim 78" o:spid="_x0000_s1083" type="#_x0000_t75" alt="http://www.tcmb.gov.tr/tlkampanya/images/paralar/50k.jpg" style="position:absolute;margin-left:19pt;margin-top:25.8pt;width:36pt;height:27pt;z-index:-251649536;visibility:visible">
            <v:imagedata r:id="rId50" r:href="rId51" cropright="32608f" gain="69719f" blacklevel="1966f"/>
          </v:shape>
        </w:pict>
      </w:r>
      <w:r w:rsidRPr="001E112B">
        <w:rPr>
          <w:rFonts w:ascii="Comic Sans MS" w:hAnsi="Comic Sans MS" w:cs="Arial"/>
          <w:b/>
          <w:color w:val="000000"/>
          <w:sz w:val="30"/>
          <w:szCs w:val="30"/>
        </w:rPr>
        <w:t>5</w:t>
      </w:r>
      <w:r>
        <w:rPr>
          <w:rFonts w:ascii="Comic Sans MS" w:hAnsi="Comic Sans MS" w:cs="Arial"/>
          <w:i/>
          <w:color w:val="000000"/>
        </w:rPr>
        <w:t>-</w:t>
      </w:r>
      <w:r w:rsidRPr="001E112B">
        <w:rPr>
          <w:rFonts w:ascii="Comic Sans MS" w:hAnsi="Comic Sans MS"/>
          <w:b/>
          <w:sz w:val="24"/>
          <w:szCs w:val="24"/>
        </w:rPr>
        <w:t>Aşağıdakilerden hangisi 1 TL’ye  eşittir</w:t>
      </w:r>
    </w:p>
    <w:p w:rsidR="00840400" w:rsidRPr="001E112B" w:rsidRDefault="00840400" w:rsidP="001E112B">
      <w:pPr>
        <w:rPr>
          <w:rFonts w:ascii="Comic Sans MS" w:hAnsi="Comic Sans MS"/>
          <w:i/>
        </w:rPr>
      </w:pPr>
      <w:r>
        <w:rPr>
          <w:noProof/>
          <w:lang w:eastAsia="tr-TR"/>
        </w:rPr>
        <w:pict>
          <v:shape id="Resim 77" o:spid="_x0000_s1084" type="#_x0000_t75" alt="http://www.tcmb.gov.tr/tlkampanya/images/paralar/10k.jpg" style="position:absolute;margin-left:149.5pt;margin-top:25.05pt;width:30.8pt;height:27pt;z-index:-251640320;visibility:visible">
            <v:imagedata r:id="rId46" r:href="rId52" cropright="33705f" gain="68267f" blacklevel="1311f"/>
          </v:shape>
        </w:pict>
      </w:r>
      <w:r>
        <w:rPr>
          <w:noProof/>
          <w:lang w:eastAsia="tr-TR"/>
        </w:rPr>
        <w:pict>
          <v:shape id="Resim 76" o:spid="_x0000_s1085" type="#_x0000_t75" alt="http://www.tcmb.gov.tr/tlkampanya/images/paralar/25k.jpg" style="position:absolute;margin-left:103.75pt;margin-top:25.05pt;width:36pt;height:27pt;z-index:-251643392;visibility:visible">
            <v:imagedata r:id="rId48" r:href="rId53" cropright="33219f" gain="69719f" blacklevel="1966f"/>
          </v:shape>
        </w:pict>
      </w:r>
      <w:r>
        <w:rPr>
          <w:noProof/>
          <w:lang w:eastAsia="tr-TR"/>
        </w:rPr>
        <w:pict>
          <v:shape id="Resim 75" o:spid="_x0000_s1086" type="#_x0000_t75" alt="http://www.tcmb.gov.tr/tlkampanya/images/paralar/25k.jpg" style="position:absolute;margin-left:62.5pt;margin-top:25.05pt;width:36pt;height:27pt;z-index:-251644416;visibility:visible">
            <v:imagedata r:id="rId48" r:href="rId54" cropright="33219f" gain="69719f" blacklevel="1966f"/>
          </v:shape>
        </w:pict>
      </w:r>
      <w:r>
        <w:rPr>
          <w:noProof/>
          <w:lang w:eastAsia="tr-TR"/>
        </w:rPr>
        <w:pict>
          <v:shape id="Resim 74" o:spid="_x0000_s1087" type="#_x0000_t75" alt="http://www.tcmb.gov.tr/tlkampanya/images/paralar/25k.jpg" style="position:absolute;margin-left:19pt;margin-top:25.05pt;width:36pt;height:27pt;z-index:-251645440;visibility:visible">
            <v:imagedata r:id="rId48" r:href="rId55" cropright="33219f" gain="69719f" blacklevel="1966f"/>
          </v:shape>
        </w:pict>
      </w:r>
      <w:r>
        <w:rPr>
          <w:rFonts w:ascii="Comic Sans MS" w:hAnsi="Comic Sans MS"/>
          <w:i/>
          <w:color w:val="800080"/>
        </w:rPr>
        <w:t>A)            +             +           +</w:t>
      </w:r>
    </w:p>
    <w:p w:rsidR="00840400" w:rsidRDefault="00840400" w:rsidP="001E112B">
      <w:pPr>
        <w:rPr>
          <w:rFonts w:ascii="Comic Sans MS" w:hAnsi="Comic Sans MS"/>
          <w:i/>
          <w:color w:val="800080"/>
        </w:rPr>
      </w:pPr>
      <w:r>
        <w:rPr>
          <w:rFonts w:ascii="Comic Sans MS" w:hAnsi="Comic Sans MS"/>
          <w:i/>
          <w:color w:val="800080"/>
        </w:rPr>
        <w:t>B)            +             +           +</w:t>
      </w:r>
    </w:p>
    <w:p w:rsidR="00840400" w:rsidRDefault="00840400" w:rsidP="001E112B">
      <w:pPr>
        <w:rPr>
          <w:rFonts w:ascii="Comic Sans MS" w:hAnsi="Comic Sans MS"/>
          <w:i/>
          <w:color w:val="800080"/>
        </w:rPr>
      </w:pPr>
      <w:r>
        <w:rPr>
          <w:noProof/>
          <w:lang w:eastAsia="tr-TR"/>
        </w:rPr>
        <w:pict>
          <v:shape id="Resim 70" o:spid="_x0000_s1088" type="#_x0000_t75" alt="http://www.tcmb.gov.tr/tlkampanya/images/paralar/5k_k.jpg" style="position:absolute;margin-left:175pt;margin-top:5pt;width:30.8pt;height:27pt;z-index:-251637248;visibility:visible">
            <v:imagedata r:id="rId44" r:href="rId56" cropright="32030f" gain="68267f" blacklevel="1311f"/>
          </v:shape>
        </w:pict>
      </w:r>
      <w:r>
        <w:rPr>
          <w:noProof/>
          <w:lang w:eastAsia="tr-TR"/>
        </w:rPr>
        <w:pict>
          <v:shape id="Resim 69" o:spid="_x0000_s1089" type="#_x0000_t75" alt="http://www.tcmb.gov.tr/tlkampanya/images/paralar/10k.jpg" style="position:absolute;margin-left:135.25pt;margin-top:5pt;width:30.8pt;height:27pt;z-index:-251639296;visibility:visible">
            <v:imagedata r:id="rId46" r:href="rId57" cropright="33705f" gain="68267f" blacklevel="1311f"/>
          </v:shape>
        </w:pict>
      </w:r>
      <w:r>
        <w:rPr>
          <w:noProof/>
          <w:lang w:eastAsia="tr-TR"/>
        </w:rPr>
        <w:pict>
          <v:shape id="Resim 73" o:spid="_x0000_s1090" type="#_x0000_t75" alt="http://www.tcmb.gov.tr/tlkampanya/images/paralar/10k.jpg" style="position:absolute;margin-left:97.75pt;margin-top:7.7pt;width:30.8pt;height:27pt;z-index:-251638272;visibility:visible">
            <v:imagedata r:id="rId46" r:href="rId58" cropright="33705f" gain="68267f" blacklevel="1311f"/>
          </v:shape>
        </w:pict>
      </w:r>
      <w:r>
        <w:rPr>
          <w:noProof/>
          <w:lang w:eastAsia="tr-TR"/>
        </w:rPr>
        <w:pict>
          <v:shape id="Resim 72" o:spid="_x0000_s1091" type="#_x0000_t75" alt="http://www.tcmb.gov.tr/tlkampanya/images/paralar/25k.jpg" style="position:absolute;margin-left:55pt;margin-top:5.45pt;width:36pt;height:27pt;z-index:-251642368;visibility:visible">
            <v:imagedata r:id="rId48" r:href="rId59" cropright="33219f" gain="69719f" blacklevel="1966f"/>
          </v:shape>
        </w:pict>
      </w:r>
      <w:r>
        <w:rPr>
          <w:noProof/>
          <w:lang w:eastAsia="tr-TR"/>
        </w:rPr>
        <w:pict>
          <v:shape id="Resim 71" o:spid="_x0000_s1092" type="#_x0000_t75" alt="http://www.tcmb.gov.tr/tlkampanya/images/paralar/50k.jpg" style="position:absolute;margin-left:14.5pt;margin-top:5.45pt;width:36pt;height:27pt;z-index:-251641344;visibility:visible">
            <v:imagedata r:id="rId50" r:href="rId60" cropright="32608f" gain="69719f" blacklevel="1966f"/>
          </v:shape>
        </w:pict>
      </w:r>
      <w:r>
        <w:rPr>
          <w:rFonts w:ascii="Comic Sans MS" w:hAnsi="Comic Sans MS"/>
          <w:i/>
          <w:color w:val="800080"/>
          <w:sz w:val="20"/>
          <w:szCs w:val="20"/>
        </w:rPr>
        <w:t xml:space="preserve"> </w:t>
      </w:r>
      <w:r>
        <w:rPr>
          <w:rFonts w:ascii="Comic Sans MS" w:hAnsi="Comic Sans MS"/>
          <w:i/>
          <w:color w:val="800080"/>
        </w:rPr>
        <w:t>C)           +           +         +         +</w:t>
      </w:r>
    </w:p>
    <w:p w:rsidR="00840400" w:rsidRDefault="00840400" w:rsidP="001E112B">
      <w:pPr>
        <w:rPr>
          <w:rFonts w:ascii="Comic Sans MS" w:hAnsi="Comic Sans MS"/>
          <w:i/>
          <w:color w:val="800080"/>
        </w:rPr>
      </w:pPr>
    </w:p>
    <w:p w:rsidR="00840400" w:rsidRPr="00003E1D" w:rsidRDefault="00840400" w:rsidP="00003E1D">
      <w:pPr>
        <w:pStyle w:val="ListParagraph"/>
        <w:numPr>
          <w:ilvl w:val="0"/>
          <w:numId w:val="22"/>
        </w:num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85" o:spid="_x0000_s1093" type="#_x0000_t75" style="position:absolute;left:0;text-align:left;margin-left:45.4pt;margin-top:-1.25pt;width:54.75pt;height:41.25pt;z-index:-251633152;visibility:visible">
            <v:imagedata r:id="rId61" o:title=""/>
          </v:shape>
        </w:pict>
      </w:r>
      <w:r w:rsidRPr="00003E1D">
        <w:rPr>
          <w:rFonts w:ascii="Comic Sans MS" w:hAnsi="Comic Sans MS"/>
          <w:b/>
        </w:rPr>
        <w:t xml:space="preserve">          Aşağıdaki bölme işlemlerin hangisinde  </w:t>
      </w:r>
    </w:p>
    <w:p w:rsidR="00840400" w:rsidRPr="001E112B" w:rsidRDefault="00840400" w:rsidP="001E112B">
      <w:pPr>
        <w:pStyle w:val="ListParagraph"/>
        <w:rPr>
          <w:rFonts w:ascii="Comic Sans MS" w:hAnsi="Comic Sans MS"/>
          <w:i/>
        </w:rPr>
      </w:pPr>
      <w:r>
        <w:rPr>
          <w:noProof/>
          <w:lang w:eastAsia="tr-TR"/>
        </w:rPr>
        <w:pict>
          <v:oval id="Oval 83" o:spid="_x0000_s1094" style="position:absolute;left:0;text-align:left;margin-left:45.75pt;margin-top:24.45pt;width:27pt;height:18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" fillcolor="#9c0">
            <v:fill opacity="19789f"/>
            <v:textbox>
              <w:txbxContent>
                <w:p w:rsidR="00840400" w:rsidRDefault="00840400" w:rsidP="001E112B">
                  <w:r>
                    <w:rPr>
                      <w:sz w:val="18"/>
                      <w:szCs w:val="18"/>
                    </w:rPr>
                    <w:t>…</w:t>
                  </w:r>
                  <w: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4" o:spid="_x0000_s1095" style="position:absolute;left:0;text-align:left;margin-left:162pt;margin-top:23.7pt;width:27pt;height:18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" fillcolor="yellow">
            <v:fill opacity="19789f"/>
            <v:textbox>
              <w:txbxContent>
                <w:p w:rsidR="00840400" w:rsidRDefault="00840400" w:rsidP="001E112B">
                  <w:r>
                    <w:rPr>
                      <w:sz w:val="18"/>
                      <w:szCs w:val="18"/>
                    </w:rPr>
                    <w:t>…</w:t>
                  </w:r>
                  <w: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2" o:spid="_x0000_s1096" style="position:absolute;left:0;text-align:left;margin-left:285.75pt;margin-top:24.75pt;width:27pt;height:18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" fillcolor="#9cf">
            <v:fill opacity="19789f"/>
            <v:textbox>
              <w:txbxContent>
                <w:p w:rsidR="00840400" w:rsidRDefault="00840400" w:rsidP="001E112B">
                  <w:r>
                    <w:rPr>
                      <w:sz w:val="18"/>
                      <w:szCs w:val="18"/>
                    </w:rPr>
                    <w:t>……</w:t>
                  </w:r>
                  <w:r>
                    <w:t>.</w:t>
                  </w:r>
                </w:p>
              </w:txbxContent>
            </v:textbox>
          </v:oval>
        </w:pict>
      </w:r>
      <w:r w:rsidRPr="001E112B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     </w:t>
      </w:r>
      <w:r w:rsidRPr="001E112B">
        <w:rPr>
          <w:rFonts w:ascii="Comic Sans MS" w:hAnsi="Comic Sans MS"/>
          <w:b/>
        </w:rPr>
        <w:t xml:space="preserve"> verilmeyen  bölünen  30 ‘ dur</w:t>
      </w:r>
      <w:r w:rsidRPr="001E112B">
        <w:rPr>
          <w:rFonts w:ascii="Comic Sans MS" w:hAnsi="Comic Sans MS"/>
          <w:i/>
        </w:rPr>
        <w:t xml:space="preserve"> ?</w:t>
      </w:r>
    </w:p>
    <w:p w:rsidR="00840400" w:rsidRPr="001E112B" w:rsidRDefault="00840400" w:rsidP="001E112B">
      <w:pPr>
        <w:ind w:left="360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shape id="Resim 89" o:spid="_x0000_s1097" type="#_x0000_t75" style="position:absolute;left:0;text-align:left;margin-left:45.4pt;margin-top:24.1pt;width:77.25pt;height:93.75pt;z-index:-251629056;visibility:visible">
            <v:imagedata r:id="rId62" o:title=""/>
          </v:shape>
        </w:pict>
      </w:r>
      <w:r w:rsidRPr="001E112B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t>A .</w:t>
      </w:r>
      <w:r w:rsidRPr="001E112B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          : 6 =  5         B . </w:t>
      </w:r>
      <w:r w:rsidRPr="001E112B">
        <w:rPr>
          <w:rFonts w:ascii="Comic Sans MS" w:hAnsi="Comic Sans MS"/>
          <w:i/>
        </w:rPr>
        <w:t xml:space="preserve">          : 7 =  5</w:t>
      </w:r>
      <w:r>
        <w:rPr>
          <w:rFonts w:ascii="Comic Sans MS" w:hAnsi="Comic Sans MS"/>
          <w:i/>
          <w:sz w:val="20"/>
          <w:szCs w:val="20"/>
        </w:rPr>
        <w:t xml:space="preserve">           </w:t>
      </w:r>
      <w:r>
        <w:rPr>
          <w:rFonts w:ascii="Comic Sans MS" w:hAnsi="Comic Sans MS"/>
          <w:i/>
        </w:rPr>
        <w:t xml:space="preserve"> C .</w:t>
      </w:r>
      <w:r w:rsidRPr="001E112B">
        <w:rPr>
          <w:rFonts w:ascii="Comic Sans MS" w:hAnsi="Comic Sans MS"/>
          <w:i/>
        </w:rPr>
        <w:t xml:space="preserve">           : 10 =  4</w:t>
      </w:r>
    </w:p>
    <w:p w:rsidR="00840400" w:rsidRPr="00003E1D" w:rsidRDefault="00840400" w:rsidP="00003E1D">
      <w:pPr>
        <w:pStyle w:val="ListParagraph"/>
        <w:numPr>
          <w:ilvl w:val="0"/>
          <w:numId w:val="22"/>
        </w:numPr>
        <w:ind w:right="-188"/>
        <w:rPr>
          <w:rFonts w:ascii="Comic Sans MS" w:hAnsi="Comic Sans MS" w:cs="Arial"/>
          <w:b/>
          <w:color w:val="000000"/>
          <w:u w:val="single"/>
        </w:rPr>
      </w:pPr>
      <w:r>
        <w:rPr>
          <w:noProof/>
          <w:lang w:eastAsia="tr-TR"/>
        </w:rPr>
        <w:pict>
          <v:shape id="Resim 88" o:spid="_x0000_s1098" type="#_x0000_t75" alt="http://i131.photobucket.com/albums/p315/ovivip/butterfly/010.gif" style="position:absolute;left:0;text-align:left;margin-left:39.4pt;margin-top:23.45pt;width:63.15pt;height:62.9pt;rotation:2726388fd;z-index:-251630080;visibility:visible">
            <v:imagedata r:id="rId63" r:href="rId64"/>
          </v:shap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86" o:spid="_x0000_s1099" type="#_x0000_t21" style="position:absolute;left:0;text-align:left;margin-left:177.25pt;margin-top:29.65pt;width:54pt;height:46.1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" fillcolor="aqua">
            <v:fill opacity="15677f"/>
          </v:shape>
        </w:pict>
      </w:r>
      <w:r>
        <w:rPr>
          <w:noProof/>
          <w:lang w:eastAsia="tr-TR"/>
        </w:rPr>
        <w:pict>
          <v:shape id="Resim 87" o:spid="_x0000_s1100" type="#_x0000_t75" alt="MCj04338850000[1]" style="position:absolute;left:0;text-align:left;margin-left:266.5pt;margin-top:29.25pt;width:1in;height:54pt;z-index:-251631104;visibility:visible">
            <v:imagedata r:id="rId65" o:title=""/>
          </v:shape>
        </w:pict>
      </w:r>
      <w:r w:rsidRPr="00003E1D">
        <w:rPr>
          <w:rFonts w:ascii="Comic Sans MS" w:hAnsi="Comic Sans MS" w:cs="Arial"/>
          <w:color w:val="000000"/>
        </w:rPr>
        <w:t>Aşağıdaki  şekillerden</w:t>
      </w:r>
      <w:r w:rsidRPr="00003E1D">
        <w:rPr>
          <w:rFonts w:ascii="Comic Sans MS" w:hAnsi="Comic Sans MS" w:cs="Arial"/>
          <w:b/>
          <w:color w:val="000000"/>
        </w:rPr>
        <w:t xml:space="preserve">  </w:t>
      </w:r>
      <w:r w:rsidRPr="00003E1D">
        <w:rPr>
          <w:rFonts w:ascii="Comic Sans MS" w:hAnsi="Comic Sans MS" w:cs="Arial"/>
          <w:color w:val="000000"/>
        </w:rPr>
        <w:t>hangisinin</w:t>
      </w:r>
      <w:r w:rsidRPr="00003E1D">
        <w:rPr>
          <w:rFonts w:ascii="Comic Sans MS" w:hAnsi="Comic Sans MS" w:cs="Arial"/>
          <w:b/>
          <w:color w:val="000000"/>
        </w:rPr>
        <w:t xml:space="preserve">  </w:t>
      </w:r>
      <w:r w:rsidRPr="00003E1D">
        <w:rPr>
          <w:rFonts w:ascii="Comic Sans MS" w:hAnsi="Comic Sans MS" w:cs="Arial"/>
          <w:b/>
          <w:color w:val="000000"/>
          <w:u w:val="single"/>
        </w:rPr>
        <w:t>simetri doğrusu  yoktur ?</w:t>
      </w:r>
    </w:p>
    <w:p w:rsidR="00840400" w:rsidRDefault="00840400" w:rsidP="00003E1D">
      <w:pPr>
        <w:rPr>
          <w:rFonts w:ascii="Comic Sans MS" w:hAnsi="Comic Sans MS" w:cs="Arial"/>
          <w:i/>
          <w:color w:val="000000"/>
          <w:sz w:val="10"/>
          <w:szCs w:val="10"/>
          <w:u w:val="single"/>
        </w:rPr>
      </w:pPr>
    </w:p>
    <w:p w:rsidR="00840400" w:rsidRDefault="00840400" w:rsidP="00003E1D">
      <w:pPr>
        <w:rPr>
          <w:rFonts w:ascii="Comic Sans MS" w:hAnsi="Comic Sans MS" w:cs="Arial"/>
          <w:i/>
          <w:color w:val="000000"/>
        </w:rPr>
      </w:pPr>
      <w:r>
        <w:rPr>
          <w:rFonts w:ascii="Comic Sans MS" w:hAnsi="Comic Sans MS" w:cs="Arial"/>
          <w:i/>
          <w:color w:val="000000"/>
        </w:rPr>
        <w:t xml:space="preserve">         A .  </w:t>
      </w:r>
      <w:r w:rsidRPr="00003E1D">
        <w:rPr>
          <w:rFonts w:ascii="Comic Sans MS" w:hAnsi="Comic Sans MS" w:cs="Arial"/>
          <w:i/>
          <w:color w:val="000000"/>
        </w:rPr>
        <w:t xml:space="preserve">                </w:t>
      </w:r>
      <w:r>
        <w:rPr>
          <w:rFonts w:ascii="Comic Sans MS" w:hAnsi="Comic Sans MS" w:cs="Arial"/>
          <w:i/>
          <w:color w:val="000000"/>
        </w:rPr>
        <w:t xml:space="preserve">               B .</w:t>
      </w:r>
      <w:r w:rsidRPr="00003E1D">
        <w:rPr>
          <w:rFonts w:ascii="Comic Sans MS" w:hAnsi="Comic Sans MS" w:cs="Arial"/>
          <w:i/>
          <w:color w:val="000000"/>
        </w:rPr>
        <w:t xml:space="preserve">                   </w:t>
      </w:r>
      <w:r>
        <w:rPr>
          <w:rFonts w:ascii="Comic Sans MS" w:hAnsi="Comic Sans MS" w:cs="Arial"/>
          <w:i/>
          <w:color w:val="000000"/>
        </w:rPr>
        <w:t xml:space="preserve">     </w:t>
      </w:r>
      <w:r w:rsidRPr="00003E1D">
        <w:rPr>
          <w:rFonts w:ascii="Comic Sans MS" w:hAnsi="Comic Sans MS" w:cs="Arial"/>
          <w:i/>
          <w:color w:val="000000"/>
        </w:rPr>
        <w:t>C</w:t>
      </w:r>
      <w:r>
        <w:rPr>
          <w:rFonts w:ascii="Comic Sans MS" w:hAnsi="Comic Sans MS" w:cs="Arial"/>
          <w:i/>
          <w:color w:val="000000"/>
        </w:rPr>
        <w:t>.</w:t>
      </w:r>
    </w:p>
    <w:p w:rsidR="00840400" w:rsidRDefault="00840400" w:rsidP="00003E1D">
      <w:pPr>
        <w:rPr>
          <w:rFonts w:ascii="Comic Sans MS" w:hAnsi="Comic Sans MS" w:cs="Arial"/>
          <w:i/>
          <w:color w:val="000000"/>
        </w:rPr>
      </w:pPr>
    </w:p>
    <w:p w:rsidR="00840400" w:rsidRPr="00003E1D" w:rsidRDefault="00840400" w:rsidP="00003E1D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right="-368"/>
        <w:rPr>
          <w:rFonts w:ascii="Comic Sans MS" w:hAnsi="Comic Sans MS" w:cs="Comic Sans MS"/>
          <w:b/>
          <w:color w:val="000000"/>
        </w:rPr>
      </w:pPr>
      <w:r>
        <w:rPr>
          <w:noProof/>
          <w:lang w:eastAsia="tr-TR"/>
        </w:rPr>
        <w:pict>
          <v:shape id="Resim 93" o:spid="_x0000_s1101" type="#_x0000_t75" alt="asteriks ve oburiks 2" style="position:absolute;left:0;text-align:left;margin-left:39.4pt;margin-top:-.2pt;width:47.25pt;height:43.5pt;z-index:-251624960;visibility:visible">
            <v:imagedata r:id="rId66" o:title=""/>
          </v:shape>
        </w:pict>
      </w:r>
      <w:r>
        <w:rPr>
          <w:rFonts w:ascii="Comic Sans MS" w:hAnsi="Comic Sans MS" w:cs="Comic Sans MS"/>
          <w:i/>
          <w:color w:val="000000"/>
        </w:rPr>
        <w:t xml:space="preserve">                </w:t>
      </w:r>
      <w:r w:rsidRPr="00003E1D">
        <w:rPr>
          <w:rFonts w:ascii="Comic Sans MS" w:hAnsi="Comic Sans MS" w:cs="Comic Sans MS"/>
          <w:b/>
          <w:color w:val="000000"/>
        </w:rPr>
        <w:t xml:space="preserve">Aşağıdaki  geometrik şekillerden hangisinin  </w:t>
      </w:r>
    </w:p>
    <w:p w:rsidR="00840400" w:rsidRPr="00003E1D" w:rsidRDefault="00840400" w:rsidP="00003E1D">
      <w:pPr>
        <w:pStyle w:val="ListParagraph"/>
        <w:autoSpaceDE w:val="0"/>
        <w:autoSpaceDN w:val="0"/>
        <w:adjustRightInd w:val="0"/>
        <w:ind w:right="-368"/>
        <w:rPr>
          <w:rFonts w:ascii="Comic Sans MS" w:hAnsi="Comic Sans MS" w:cs="Comic Sans MS"/>
          <w:i/>
          <w:color w:val="000000"/>
        </w:rPr>
      </w:pPr>
      <w:r>
        <w:rPr>
          <w:noProof/>
          <w:lang w:eastAsia="tr-TR"/>
        </w:rPr>
        <w:pict>
          <v:shape id="Resim 90" o:spid="_x0000_s1102" type="#_x0000_t75" style="position:absolute;left:0;text-align:left;margin-left:42.1pt;margin-top:17.55pt;width:62.25pt;height:48.5pt;rotation:1613761fd;z-index:-251625984;visibility:visible">
            <v:imagedata r:id="rId67" o:title="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91" o:spid="_x0000_s1103" type="#_x0000_t16" style="position:absolute;left:0;text-align:left;margin-left:267pt;margin-top:25.4pt;width:54pt;height:36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" fillcolor="#cfc">
            <v:fill opacity="20303f"/>
          </v:shape>
        </w:pict>
      </w:r>
      <w:r>
        <w:rPr>
          <w:noProof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kış Çizelgesi: Doğrudan Erişimli Depolama 92" o:spid="_x0000_s1104" type="#_x0000_t133" style="position:absolute;left:0;text-align:left;margin-left:145.9pt;margin-top:27.25pt;width:63pt;height:36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" fillcolor="#ff9">
            <v:fill opacity="26214f"/>
          </v:shape>
        </w:pict>
      </w:r>
      <w:r w:rsidRPr="00003E1D">
        <w:rPr>
          <w:rFonts w:ascii="Comic Sans MS" w:hAnsi="Comic Sans MS" w:cs="Comic Sans MS"/>
          <w:b/>
          <w:color w:val="000000"/>
        </w:rPr>
        <w:t xml:space="preserve">                          </w:t>
      </w:r>
      <w:r w:rsidRPr="00003E1D">
        <w:rPr>
          <w:rFonts w:ascii="Comic Sans MS" w:hAnsi="Comic Sans MS" w:cs="Comic Sans MS"/>
          <w:b/>
          <w:bCs/>
          <w:color w:val="FF0000"/>
          <w:u w:val="single"/>
        </w:rPr>
        <w:t>en çok</w:t>
      </w:r>
      <w:r w:rsidRPr="00003E1D">
        <w:rPr>
          <w:rFonts w:ascii="Comic Sans MS" w:hAnsi="Comic Sans MS" w:cs="Comic Sans MS"/>
          <w:b/>
          <w:color w:val="000000"/>
        </w:rPr>
        <w:t xml:space="preserve">   yüzeyi  vardır</w:t>
      </w:r>
      <w:r w:rsidRPr="00003E1D">
        <w:rPr>
          <w:rFonts w:ascii="Comic Sans MS" w:hAnsi="Comic Sans MS" w:cs="Comic Sans MS"/>
          <w:i/>
          <w:color w:val="000000"/>
        </w:rPr>
        <w:t>?</w:t>
      </w:r>
    </w:p>
    <w:p w:rsidR="00840400" w:rsidRPr="00003E1D" w:rsidRDefault="00840400" w:rsidP="00003E1D">
      <w:pPr>
        <w:pStyle w:val="ListParagraph"/>
        <w:numPr>
          <w:ilvl w:val="0"/>
          <w:numId w:val="24"/>
        </w:num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 xml:space="preserve">                           B.                          C.</w:t>
      </w:r>
    </w:p>
    <w:p w:rsidR="00840400" w:rsidRDefault="00840400" w:rsidP="00792B8D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  <w:sz w:val="24"/>
          <w:szCs w:val="24"/>
        </w:rPr>
      </w:pPr>
    </w:p>
    <w:p w:rsidR="00840400" w:rsidRPr="005A7426" w:rsidRDefault="00840400" w:rsidP="00003E1D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right="-368"/>
        <w:rPr>
          <w:rFonts w:ascii="Comic Sans MS" w:hAnsi="Comic Sans MS" w:cs="Comic Sans MS"/>
          <w:bCs/>
        </w:rPr>
      </w:pPr>
      <w:r>
        <w:rPr>
          <w:noProof/>
          <w:lang w:eastAsia="tr-TR"/>
        </w:rPr>
        <w:pict>
          <v:shape id="Resim 94" o:spid="_x0000_s1105" type="#_x0000_t75" alt="http://www.sobilyayin.com/FileUpload/bs8978/File/kitap_okuyan_kiz.png" style="position:absolute;left:0;text-align:left;margin-left:39.4pt;margin-top:1.5pt;width:75pt;height:57.75pt;z-index:-251623936;visibility:visible">
            <v:imagedata r:id="rId68" o:title=""/>
          </v:shape>
        </w:pict>
      </w:r>
      <w:r>
        <w:rPr>
          <w:rFonts w:ascii="Comic Sans MS" w:hAnsi="Comic Sans MS" w:cs="Comic Sans MS"/>
          <w:bCs/>
          <w:i/>
        </w:rPr>
        <w:t xml:space="preserve">                </w:t>
      </w:r>
      <w:r w:rsidRPr="00003E1D">
        <w:rPr>
          <w:rFonts w:ascii="Comic Sans MS" w:hAnsi="Comic Sans MS" w:cs="Comic Sans MS"/>
          <w:bCs/>
        </w:rPr>
        <w:t>Deniz’in okuduğu kitap</w:t>
      </w:r>
      <w:r>
        <w:rPr>
          <w:rFonts w:ascii="Comic Sans MS" w:hAnsi="Comic Sans MS" w:cs="Comic Sans MS"/>
          <w:bCs/>
        </w:rPr>
        <w:t xml:space="preserve">  </w:t>
      </w:r>
      <w:r w:rsidRPr="005A7426">
        <w:rPr>
          <w:rFonts w:ascii="Comic Sans MS" w:hAnsi="Comic Sans MS" w:cs="Comic Sans MS"/>
          <w:bCs/>
        </w:rPr>
        <w:t>84 sayfadır. 1. gün</w:t>
      </w:r>
    </w:p>
    <w:p w:rsidR="00840400" w:rsidRPr="00003E1D" w:rsidRDefault="00840400" w:rsidP="005A7426">
      <w:pPr>
        <w:autoSpaceDE w:val="0"/>
        <w:autoSpaceDN w:val="0"/>
        <w:adjustRightInd w:val="0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</w:t>
      </w:r>
      <w:r w:rsidRPr="00003E1D">
        <w:rPr>
          <w:rFonts w:ascii="Comic Sans MS" w:hAnsi="Comic Sans MS" w:cs="Comic Sans MS"/>
        </w:rPr>
        <w:t xml:space="preserve">24 sayfa, 2. gün 28 sayfa kitap okudu. Deniz’in 3. </w:t>
      </w:r>
      <w:r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</w:t>
      </w:r>
      <w:r w:rsidRPr="00003E1D">
        <w:rPr>
          <w:rFonts w:ascii="Comic Sans MS" w:hAnsi="Comic Sans MS" w:cs="Comic Sans MS"/>
        </w:rPr>
        <w:t xml:space="preserve">gün okuması </w:t>
      </w:r>
      <w:r>
        <w:rPr>
          <w:rFonts w:ascii="Comic Sans MS" w:hAnsi="Comic Sans MS" w:cs="Comic Sans MS"/>
        </w:rPr>
        <w:t xml:space="preserve"> </w:t>
      </w:r>
      <w:r w:rsidRPr="00003E1D">
        <w:rPr>
          <w:rFonts w:ascii="Comic Sans MS" w:hAnsi="Comic Sans MS" w:cs="Comic Sans MS"/>
        </w:rPr>
        <w:t>gereken kaç  sayfası  kalmıştır?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>
        <w:rPr>
          <w:rFonts w:ascii="Comic Sans MS" w:hAnsi="Comic Sans MS" w:cs="Comic Sans MS"/>
          <w:i/>
        </w:rPr>
        <w:t xml:space="preserve">     </w:t>
      </w:r>
      <w:r>
        <w:rPr>
          <w:rFonts w:ascii="Comic Sans MS" w:hAnsi="Comic Sans MS" w:cs="Comic Sans MS"/>
          <w:i/>
          <w:sz w:val="16"/>
          <w:szCs w:val="16"/>
        </w:rPr>
        <w:t xml:space="preserve">                   </w:t>
      </w:r>
      <w:r>
        <w:rPr>
          <w:rFonts w:ascii="Comic Sans MS" w:hAnsi="Comic Sans MS" w:cs="Comic Sans MS"/>
          <w:i/>
        </w:rPr>
        <w:t>A .  26               B .  28               C .   32</w:t>
      </w:r>
      <w:r>
        <w:rPr>
          <w:rFonts w:ascii="Comic Sans MS" w:hAnsi="Comic Sans MS" w:cs="Comic Sans MS"/>
          <w:i/>
          <w:color w:val="000000"/>
        </w:rPr>
        <w:t xml:space="preserve">      </w:t>
      </w:r>
    </w:p>
    <w:p w:rsidR="00840400" w:rsidRPr="005A7426" w:rsidRDefault="00840400" w:rsidP="005A7426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>
        <w:rPr>
          <w:noProof/>
          <w:lang w:eastAsia="tr-TR"/>
        </w:rPr>
        <w:pict>
          <v:shape id="Akış Çizelgesi: İşlem 101" o:spid="_x0000_s1106" type="#_x0000_t109" style="position:absolute;left:0;text-align:left;margin-left:177.4pt;margin-top:3.85pt;width:89.25pt;height:51.75pt;z-index:251699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" strokeweight="2pt">
            <v:textbox>
              <w:txbxContent>
                <w:p w:rsidR="00840400" w:rsidRPr="005A7426" w:rsidRDefault="00840400" w:rsidP="005A742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A7426">
                    <w:rPr>
                      <w:rFonts w:ascii="Comic Sans MS" w:hAnsi="Comic Sans MS"/>
                      <w:sz w:val="24"/>
                      <w:szCs w:val="24"/>
                    </w:rPr>
                    <w:t>Osman 9 yaşındadır.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00" o:spid="_x0000_s1107" type="#_x0000_t75" style="position:absolute;left:0;text-align:left;margin-left:58.75pt;margin-top:3.75pt;width:108pt;height:63pt;z-index:-251617792;visibility:visible">
            <v:imagedata r:id="rId69" o:title=""/>
          </v:shape>
        </w:pic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</w:p>
    <w:p w:rsidR="00840400" w:rsidRPr="005A7426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</w:rPr>
      </w:pPr>
      <w:r w:rsidRPr="005A7426">
        <w:rPr>
          <w:rFonts w:ascii="Comic Sans MS" w:hAnsi="Comic Sans MS" w:cs="Comic Sans MS"/>
          <w:b/>
          <w:color w:val="000000"/>
        </w:rPr>
        <w:t xml:space="preserve">         Dedesinin yaşı, Osman’ın yaşının 5 katından 3 eksiktir.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i/>
          <w:color w:val="000000"/>
        </w:rPr>
        <w:t xml:space="preserve">     </w:t>
      </w:r>
      <w:r>
        <w:rPr>
          <w:rFonts w:ascii="Comic Sans MS" w:hAnsi="Comic Sans MS" w:cs="Comic Sans MS"/>
          <w:color w:val="000000"/>
        </w:rPr>
        <w:t xml:space="preserve">         İkisinin yaşları toplamı kaçtır?</w:t>
      </w:r>
    </w:p>
    <w:p w:rsidR="00840400" w:rsidRPr="005A7426" w:rsidRDefault="00840400" w:rsidP="005A7426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>51                        B. 48                       C.54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</w:p>
    <w:p w:rsidR="00840400" w:rsidRPr="005A7426" w:rsidRDefault="00840400" w:rsidP="005A7426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 w:rsidRPr="005A7426">
        <w:rPr>
          <w:rFonts w:ascii="Comic Sans MS" w:hAnsi="Comic Sans MS" w:cs="Comic Sans MS"/>
          <w:i/>
          <w:color w:val="000000"/>
          <w:sz w:val="16"/>
          <w:szCs w:val="16"/>
        </w:rPr>
        <w:t xml:space="preserve">  </w:t>
      </w:r>
      <w:r w:rsidRPr="005A7426">
        <w:rPr>
          <w:rFonts w:ascii="Comic Sans MS" w:hAnsi="Comic Sans MS" w:cs="Comic Sans MS"/>
          <w:i/>
          <w:color w:val="000000"/>
          <w:sz w:val="12"/>
          <w:szCs w:val="12"/>
        </w:rPr>
        <w:t xml:space="preserve">   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  <w:sz w:val="24"/>
          <w:szCs w:val="24"/>
        </w:rPr>
      </w:pPr>
      <w:r>
        <w:rPr>
          <w:noProof/>
          <w:lang w:eastAsia="tr-TR"/>
        </w:rPr>
        <w:pict>
          <v:shape id="Resim 99" o:spid="_x0000_s1108" type="#_x0000_t75" style="position:absolute;margin-left:189pt;margin-top:4.5pt;width:69pt;height:78.75pt;z-index:-251619840;visibility:visible">
            <v:imagedata r:id="rId70" o:title=""/>
          </v:shape>
        </w:pict>
      </w:r>
      <w:r>
        <w:rPr>
          <w:noProof/>
          <w:lang w:eastAsia="tr-TR"/>
        </w:rPr>
        <w:pict>
          <v:line id="Düz Bağlayıcı 98" o:spid="_x0000_s1109" style="position:absolute;z-index:251694592;visibility:visible" from="121.5pt,51.2pt" to="193.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">
            <v:stroke startarrow="block" endarrow="block"/>
          </v:line>
        </w:pict>
      </w:r>
      <w:r>
        <w:rPr>
          <w:noProof/>
          <w:lang w:eastAsia="tr-TR"/>
        </w:rPr>
        <w:pict>
          <v:line id="Düz Bağlayıcı 97" o:spid="_x0000_s1110" style="position:absolute;z-index:251693568;visibility:visible" from="49.5pt,15.2pt" to="193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">
            <v:stroke startarrow="block" endarrow="block"/>
          </v:line>
        </w:pict>
      </w:r>
      <w:r>
        <w:rPr>
          <w:noProof/>
          <w:lang w:eastAsia="tr-TR"/>
        </w:rPr>
        <w:pict>
          <v:shape id="Resim 96" o:spid="_x0000_s1111" type="#_x0000_t75" style="position:absolute;margin-left:0;margin-top:6.5pt;width:54pt;height:1in;z-index:-251620864;visibility:visible">
            <v:imagedata r:id="rId71" o:title=""/>
          </v:shape>
        </w:pict>
      </w:r>
      <w:r>
        <w:rPr>
          <w:rFonts w:ascii="Comic Sans MS" w:hAnsi="Comic Sans MS" w:cs="Comic Sans MS"/>
          <w:color w:val="000000"/>
        </w:rPr>
        <w:t xml:space="preserve">                             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Comic Sans MS" w:hAnsi="Comic Sans MS" w:cs="Comic Sans MS"/>
            <w:i/>
            <w:color w:val="000000"/>
          </w:rPr>
          <w:t>50 m</w:t>
        </w:r>
      </w:smartTag>
      <w:r>
        <w:rPr>
          <w:rFonts w:ascii="Comic Sans MS" w:hAnsi="Comic Sans MS" w:cs="Comic Sans MS"/>
          <w:i/>
          <w:color w:val="000000"/>
        </w:rPr>
        <w:t xml:space="preserve">       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shape id="Resim 95" o:spid="_x0000_s1112" type="#_x0000_t75" alt="34" style="position:absolute;margin-left:91pt;margin-top:7.25pt;width:36pt;height:54pt;flip:x;z-index:-251618816;visibility:visible">
            <v:imagedata r:id="rId72" o:title=""/>
          </v:shape>
        </w:pict>
      </w:r>
      <w:r>
        <w:rPr>
          <w:rFonts w:ascii="Comic Sans MS" w:hAnsi="Comic Sans MS" w:cs="Comic Sans MS"/>
          <w:color w:val="000000"/>
        </w:rPr>
        <w:t xml:space="preserve">                       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>
        <w:rPr>
          <w:rFonts w:ascii="Comic Sans MS" w:hAnsi="Comic Sans MS" w:cs="Comic Sans MS"/>
          <w:color w:val="000000"/>
        </w:rPr>
        <w:t xml:space="preserve">                                         </w:t>
      </w:r>
      <w:smartTag w:uri="urn:schemas-microsoft-com:office:smarttags" w:element="metricconverter">
        <w:smartTagPr>
          <w:attr w:name="ProductID" w:val="27 m"/>
        </w:smartTagPr>
        <w:r>
          <w:rPr>
            <w:rFonts w:ascii="Comic Sans MS" w:hAnsi="Comic Sans MS" w:cs="Comic Sans MS"/>
            <w:i/>
            <w:color w:val="000000"/>
          </w:rPr>
          <w:t>27 m</w:t>
        </w:r>
      </w:smartTag>
    </w:p>
    <w:p w:rsidR="00840400" w:rsidRPr="005A7426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>
        <w:rPr>
          <w:rFonts w:ascii="Comic Sans MS" w:hAnsi="Comic Sans MS" w:cs="Comic Sans MS"/>
          <w:i/>
          <w:color w:val="000000"/>
        </w:rPr>
        <w:t xml:space="preserve">     ağaç               Aybike                         ev</w:t>
      </w:r>
    </w:p>
    <w:p w:rsidR="00840400" w:rsidRPr="000B0FC3" w:rsidRDefault="00840400" w:rsidP="0049012E">
      <w:pPr>
        <w:autoSpaceDE w:val="0"/>
        <w:autoSpaceDN w:val="0"/>
        <w:adjustRightInd w:val="0"/>
        <w:ind w:right="-188"/>
        <w:rPr>
          <w:rFonts w:ascii="Comic Sans MS" w:hAnsi="Comic Sans MS" w:cs="Comic Sans MS"/>
          <w:b/>
          <w:color w:val="000000"/>
        </w:rPr>
      </w:pPr>
      <w:r w:rsidRPr="000B0FC3">
        <w:rPr>
          <w:rFonts w:ascii="Comic Sans MS" w:hAnsi="Comic Sans MS" w:cs="Comic Sans MS"/>
          <w:color w:val="000000"/>
        </w:rPr>
        <w:t xml:space="preserve"> </w:t>
      </w:r>
      <w:r w:rsidRPr="000B0FC3">
        <w:rPr>
          <w:rFonts w:ascii="Comic Sans MS" w:hAnsi="Comic Sans MS" w:cs="Comic Sans MS"/>
          <w:b/>
          <w:color w:val="000000"/>
        </w:rPr>
        <w:t xml:space="preserve">Yukarıda  </w:t>
      </w:r>
      <w:r w:rsidRPr="000B0FC3">
        <w:rPr>
          <w:rFonts w:ascii="Comic Sans MS" w:hAnsi="Comic Sans MS" w:cs="Comic Sans MS"/>
          <w:b/>
          <w:bCs/>
          <w:color w:val="000000"/>
        </w:rPr>
        <w:t xml:space="preserve"> ev  ile  ağaç arası</w:t>
      </w:r>
      <w:r w:rsidRPr="000B0FC3">
        <w:rPr>
          <w:rFonts w:ascii="Comic Sans MS" w:hAnsi="Comic Sans MS" w:cs="Comic Sans MS"/>
          <w:b/>
          <w:color w:val="000000"/>
        </w:rPr>
        <w:t xml:space="preserve">   50 metredir.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</w:rPr>
      </w:pPr>
      <w:r w:rsidRPr="0049012E">
        <w:rPr>
          <w:rFonts w:ascii="Comic Sans MS" w:hAnsi="Comic Sans MS" w:cs="Comic Sans MS"/>
          <w:color w:val="000000"/>
        </w:rPr>
        <w:t xml:space="preserve">    Aybike ile ev  arası 27 metredir. Aybike bulunduğu  yerden</w:t>
      </w:r>
      <w:r w:rsidRPr="0049012E">
        <w:rPr>
          <w:rFonts w:ascii="Comic Sans MS" w:hAnsi="Comic Sans MS" w:cs="Comic Sans MS"/>
          <w:b/>
          <w:color w:val="000000"/>
        </w:rPr>
        <w:t xml:space="preserve">  </w:t>
      </w:r>
    </w:p>
    <w:p w:rsidR="00840400" w:rsidRPr="0049012E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49012E">
        <w:rPr>
          <w:rFonts w:ascii="Comic Sans MS" w:hAnsi="Comic Sans MS" w:cs="Comic Sans MS"/>
          <w:b/>
          <w:color w:val="000000"/>
          <w:u w:val="single"/>
        </w:rPr>
        <w:t>ağaca  gidip  eve gelirse</w:t>
      </w:r>
      <w:r w:rsidRPr="0049012E">
        <w:rPr>
          <w:rFonts w:ascii="Comic Sans MS" w:hAnsi="Comic Sans MS" w:cs="Comic Sans MS"/>
          <w:b/>
          <w:color w:val="000000"/>
        </w:rPr>
        <w:t xml:space="preserve">  </w:t>
      </w:r>
      <w:r w:rsidRPr="0049012E">
        <w:rPr>
          <w:rFonts w:ascii="Comic Sans MS" w:hAnsi="Comic Sans MS" w:cs="Comic Sans MS"/>
          <w:color w:val="000000"/>
        </w:rPr>
        <w:t>kaç metre  yürümüş   olur</w:t>
      </w:r>
      <w:r w:rsidRPr="0049012E">
        <w:rPr>
          <w:rFonts w:ascii="Comic Sans MS" w:hAnsi="Comic Sans MS" w:cs="Comic Sans MS"/>
          <w:b/>
          <w:color w:val="000000"/>
        </w:rPr>
        <w:t xml:space="preserve"> ?</w:t>
      </w:r>
    </w:p>
    <w:p w:rsidR="00840400" w:rsidRDefault="00840400" w:rsidP="005A7426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</w:rPr>
      </w:pPr>
      <w:r w:rsidRPr="0049012E">
        <w:rPr>
          <w:rFonts w:ascii="Comic Sans MS" w:hAnsi="Comic Sans MS" w:cs="Comic Sans MS"/>
          <w:b/>
          <w:color w:val="000000"/>
        </w:rPr>
        <w:t xml:space="preserve">   A ) </w:t>
      </w:r>
      <w:smartTag w:uri="urn:schemas-microsoft-com:office:smarttags" w:element="metricconverter">
        <w:smartTagPr>
          <w:attr w:name="ProductID" w:val="77 m"/>
        </w:smartTagPr>
        <w:r w:rsidRPr="0049012E">
          <w:rPr>
            <w:rFonts w:ascii="Comic Sans MS" w:hAnsi="Comic Sans MS" w:cs="Comic Sans MS"/>
            <w:b/>
            <w:color w:val="000000"/>
          </w:rPr>
          <w:t>77 m</w:t>
        </w:r>
      </w:smartTag>
      <w:r w:rsidRPr="0049012E">
        <w:rPr>
          <w:rFonts w:ascii="Comic Sans MS" w:hAnsi="Comic Sans MS" w:cs="Comic Sans MS"/>
          <w:b/>
          <w:color w:val="000000"/>
        </w:rPr>
        <w:t xml:space="preserve">         B )   </w:t>
      </w:r>
      <w:smartTag w:uri="urn:schemas-microsoft-com:office:smarttags" w:element="metricconverter">
        <w:smartTagPr>
          <w:attr w:name="ProductID" w:val="73 m"/>
        </w:smartTagPr>
        <w:r w:rsidRPr="0049012E">
          <w:rPr>
            <w:rFonts w:ascii="Comic Sans MS" w:hAnsi="Comic Sans MS" w:cs="Comic Sans MS"/>
            <w:b/>
            <w:color w:val="000000"/>
          </w:rPr>
          <w:t>73 m</w:t>
        </w:r>
      </w:smartTag>
      <w:r w:rsidRPr="0049012E">
        <w:rPr>
          <w:rFonts w:ascii="Comic Sans MS" w:hAnsi="Comic Sans MS" w:cs="Comic Sans MS"/>
          <w:b/>
          <w:color w:val="000000"/>
        </w:rPr>
        <w:t xml:space="preserve">          C ) </w:t>
      </w:r>
      <w:smartTag w:uri="urn:schemas-microsoft-com:office:smarttags" w:element="metricconverter">
        <w:smartTagPr>
          <w:attr w:name="ProductID" w:val="100 m"/>
        </w:smartTagPr>
        <w:r w:rsidRPr="0049012E">
          <w:rPr>
            <w:rFonts w:ascii="Comic Sans MS" w:hAnsi="Comic Sans MS" w:cs="Comic Sans MS"/>
            <w:b/>
            <w:color w:val="000000"/>
          </w:rPr>
          <w:t>100 m</w:t>
        </w:r>
      </w:smartTag>
    </w:p>
    <w:p w:rsidR="00840400" w:rsidRPr="0049012E" w:rsidRDefault="00840400" w:rsidP="0049012E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Comic Sans MS" w:hAnsi="Comic Sans MS" w:cs="Comic Sans MS"/>
          <w:bCs/>
          <w:i/>
          <w:color w:val="000000"/>
        </w:rPr>
      </w:pPr>
      <w:r>
        <w:rPr>
          <w:noProof/>
          <w:lang w:eastAsia="tr-TR"/>
        </w:rPr>
        <w:pict>
          <v:shape id="Resim 115" o:spid="_x0000_s1113" type="#_x0000_t75" alt="litre" style="position:absolute;left:0;text-align:left;margin-left:46.5pt;margin-top:.8pt;width:61.5pt;height:54pt;z-index:-251614720;visibility:visible">
            <v:imagedata r:id="rId73" o:title=""/>
          </v:shape>
        </w:pict>
      </w:r>
      <w:r>
        <w:rPr>
          <w:rFonts w:ascii="Comic Sans MS" w:hAnsi="Comic Sans MS" w:cs="Comic Sans MS"/>
          <w:bCs/>
          <w:i/>
          <w:color w:val="000000"/>
        </w:rPr>
        <w:t xml:space="preserve">             </w:t>
      </w:r>
      <w:r w:rsidRPr="0049012E">
        <w:rPr>
          <w:rFonts w:ascii="Comic Sans MS" w:hAnsi="Comic Sans MS" w:cs="Comic Sans MS"/>
          <w:b/>
          <w:bCs/>
          <w:color w:val="000000"/>
        </w:rPr>
        <w:t xml:space="preserve">12  tane yarım  litre  süt,  </w:t>
      </w:r>
      <w:r w:rsidRPr="0049012E">
        <w:rPr>
          <w:rFonts w:ascii="Comic Sans MS" w:hAnsi="Comic Sans MS" w:cs="Comic Sans MS"/>
          <w:b/>
          <w:color w:val="000000"/>
        </w:rPr>
        <w:t>kaç litre  süt  eder</w:t>
      </w:r>
      <w:r w:rsidRPr="0049012E">
        <w:rPr>
          <w:rFonts w:ascii="Comic Sans MS" w:hAnsi="Comic Sans MS" w:cs="Comic Sans MS"/>
          <w:i/>
          <w:color w:val="000000"/>
        </w:rPr>
        <w:t xml:space="preserve"> ?                                                                </w:t>
      </w:r>
    </w:p>
    <w:p w:rsidR="00840400" w:rsidRPr="0049012E" w:rsidRDefault="00840400" w:rsidP="0049012E">
      <w:pPr>
        <w:autoSpaceDE w:val="0"/>
        <w:autoSpaceDN w:val="0"/>
        <w:adjustRightInd w:val="0"/>
        <w:rPr>
          <w:rFonts w:ascii="Comic Sans MS" w:hAnsi="Comic Sans MS" w:cs="Comic Sans MS"/>
          <w:i/>
          <w:color w:val="000000"/>
        </w:rPr>
      </w:pPr>
      <w:r>
        <w:rPr>
          <w:noProof/>
          <w:lang w:eastAsia="tr-TR"/>
        </w:rPr>
        <w:pict>
          <v:rect id="Dikdörtgen 114" o:spid="_x0000_s1114" style="position:absolute;margin-left:51.75pt;margin-top:20.1pt;width:45pt;height:18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" fillcolor="#cfc">
            <v:fill opacity="16448f"/>
            <v:textbox>
              <w:txbxContent>
                <w:p w:rsidR="00840400" w:rsidRDefault="00840400" w:rsidP="0049012E">
                  <w:pPr>
                    <w:ind w:left="-180"/>
                    <w:jc w:val="both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Litre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  <w:i/>
          <w:color w:val="000000"/>
        </w:rPr>
        <w:t xml:space="preserve">                                 A. </w:t>
      </w:r>
      <w:smartTag w:uri="urn:schemas-microsoft-com:office:smarttags" w:element="metricconverter">
        <w:smartTagPr>
          <w:attr w:name="ProductID" w:val="8 L"/>
        </w:smartTagPr>
        <w:r>
          <w:rPr>
            <w:rFonts w:ascii="Comic Sans MS" w:hAnsi="Comic Sans MS" w:cs="Comic Sans MS"/>
            <w:i/>
            <w:color w:val="000000"/>
          </w:rPr>
          <w:t>8 L</w:t>
        </w:r>
      </w:smartTag>
      <w:r>
        <w:rPr>
          <w:rFonts w:ascii="Comic Sans MS" w:hAnsi="Comic Sans MS" w:cs="Comic Sans MS"/>
          <w:i/>
          <w:color w:val="000000"/>
        </w:rPr>
        <w:t xml:space="preserve">                  B. </w:t>
      </w:r>
      <w:smartTag w:uri="urn:schemas-microsoft-com:office:smarttags" w:element="metricconverter">
        <w:smartTagPr>
          <w:attr w:name="ProductID" w:val="24 L"/>
        </w:smartTagPr>
        <w:r>
          <w:rPr>
            <w:rFonts w:ascii="Comic Sans MS" w:hAnsi="Comic Sans MS" w:cs="Comic Sans MS"/>
            <w:i/>
            <w:color w:val="000000"/>
          </w:rPr>
          <w:t>24 L</w:t>
        </w:r>
      </w:smartTag>
      <w:r>
        <w:rPr>
          <w:rFonts w:ascii="Comic Sans MS" w:hAnsi="Comic Sans MS" w:cs="Comic Sans MS"/>
          <w:i/>
          <w:color w:val="000000"/>
        </w:rPr>
        <w:t xml:space="preserve">               C.  6L</w:t>
      </w:r>
    </w:p>
    <w:p w:rsidR="00840400" w:rsidRPr="0049012E" w:rsidRDefault="00840400" w:rsidP="0049012E">
      <w:pPr>
        <w:autoSpaceDE w:val="0"/>
        <w:autoSpaceDN w:val="0"/>
        <w:adjustRightInd w:val="0"/>
        <w:ind w:left="360"/>
        <w:rPr>
          <w:rFonts w:ascii="Comic Sans MS" w:hAnsi="Comic Sans MS" w:cs="Comic Sans MS"/>
          <w:i/>
          <w:color w:val="000000"/>
        </w:rPr>
      </w:pPr>
      <w:r>
        <w:rPr>
          <w:noProof/>
          <w:lang w:eastAsia="tr-TR"/>
        </w:rPr>
        <w:pict>
          <v:shape id="Akış Çizelgesi: İşlem 116" o:spid="_x0000_s1115" type="#_x0000_t109" style="position:absolute;left:0;text-align:left;margin-left:51.75pt;margin-top:26.6pt;width:89.25pt;height:51.75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" strokeweight="2pt">
            <v:textbox>
              <w:txbxContent>
                <w:p w:rsidR="00840400" w:rsidRPr="005A7426" w:rsidRDefault="00840400" w:rsidP="000B0FC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AB+24=60</w:t>
                  </w:r>
                </w:p>
              </w:txbxContent>
            </v:textbox>
          </v:shape>
        </w:pict>
      </w:r>
      <w:r w:rsidRPr="0049012E">
        <w:rPr>
          <w:rFonts w:ascii="Comic Sans MS" w:hAnsi="Comic Sans MS" w:cs="Comic Sans MS"/>
          <w:i/>
          <w:color w:val="000000"/>
        </w:rPr>
        <w:t xml:space="preserve">                 </w:t>
      </w:r>
    </w:p>
    <w:p w:rsidR="00840400" w:rsidRPr="0049012E" w:rsidRDefault="00840400" w:rsidP="0049012E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Comic Sans MS" w:hAnsi="Comic Sans MS" w:cs="Comic Sans MS"/>
          <w:b/>
          <w:color w:val="000000"/>
          <w:sz w:val="24"/>
          <w:szCs w:val="24"/>
        </w:rPr>
        <w:t xml:space="preserve">                 ise BxA kaçtır? </w:t>
      </w:r>
    </w:p>
    <w:p w:rsidR="00840400" w:rsidRPr="0049012E" w:rsidRDefault="00840400" w:rsidP="0049012E">
      <w:pPr>
        <w:autoSpaceDE w:val="0"/>
        <w:autoSpaceDN w:val="0"/>
        <w:adjustRightInd w:val="0"/>
        <w:ind w:left="360"/>
        <w:rPr>
          <w:rFonts w:ascii="Comic Sans MS" w:hAnsi="Comic Sans MS" w:cs="Comic Sans MS"/>
          <w:b/>
          <w:color w:val="000000"/>
          <w:sz w:val="24"/>
          <w:szCs w:val="24"/>
        </w:rPr>
      </w:pPr>
    </w:p>
    <w:p w:rsidR="00840400" w:rsidRPr="000B0FC3" w:rsidRDefault="00840400" w:rsidP="000B0FC3">
      <w:pPr>
        <w:pStyle w:val="ListParagraph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>
        <w:rPr>
          <w:rFonts w:ascii="Comic Sans MS" w:hAnsi="Comic Sans MS"/>
          <w:b/>
          <w:i/>
        </w:rPr>
        <w:t>18               B.16             C.20</w:t>
      </w:r>
      <w:r w:rsidRPr="000B0FC3">
        <w:rPr>
          <w:rFonts w:ascii="Comic Sans MS" w:hAnsi="Comic Sans MS"/>
          <w:b/>
          <w:i/>
        </w:rPr>
        <w:t xml:space="preserve"> </w:t>
      </w:r>
      <w:r w:rsidRPr="000B0FC3"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840400" w:rsidRDefault="00840400" w:rsidP="0049012E">
      <w:pPr>
        <w:rPr>
          <w:rFonts w:ascii="Comic Sans MS" w:hAnsi="Comic Sans MS"/>
          <w:i/>
          <w:sz w:val="16"/>
          <w:szCs w:val="16"/>
        </w:rPr>
      </w:pPr>
      <w:r>
        <w:rPr>
          <w:noProof/>
          <w:lang w:eastAsia="tr-TR"/>
        </w:rPr>
        <w:pict>
          <v:shape id="Köşeleri Yuvarlanmış Dikdörtgen Belirtme Çizgisi 120" o:spid="_x0000_s1116" type="#_x0000_t62" style="position:absolute;margin-left:222.75pt;margin-top:21.75pt;width:158.25pt;height:95.75pt;z-index:251703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" adj="-14406,10800" strokeweight="2pt">
            <v:textbox>
              <w:txbxContent>
                <w:p w:rsidR="00840400" w:rsidRDefault="00840400" w:rsidP="000B0FC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0B0FC3">
                    <w:rPr>
                      <w:rFonts w:ascii="Comic Sans MS" w:hAnsi="Comic Sans MS"/>
                      <w:sz w:val="26"/>
                      <w:szCs w:val="26"/>
                    </w:rPr>
                    <w:t>HADİ BAKALIM</w:t>
                  </w:r>
                </w:p>
                <w:p w:rsidR="00840400" w:rsidRDefault="00840400" w:rsidP="000B0FC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0B0FC3">
                    <w:rPr>
                      <w:rFonts w:ascii="Comic Sans MS" w:hAnsi="Comic Sans MS"/>
                      <w:sz w:val="26"/>
                      <w:szCs w:val="26"/>
                    </w:rPr>
                    <w:t xml:space="preserve"> KONTROL ZAMANI!</w:t>
                  </w:r>
                </w:p>
                <w:p w:rsidR="00840400" w:rsidRPr="000B0FC3" w:rsidRDefault="00840400" w:rsidP="002F7FA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hyperlink r:id="rId74" w:history="1">
                    <w:r>
                      <w:rPr>
                        <w:rStyle w:val="Hyperlink"/>
                        <w:rFonts w:ascii="Arial" w:hAnsi="Arial" w:cs="Arial"/>
                        <w:b/>
                        <w:color w:val="C0C0C0"/>
                        <w:sz w:val="16"/>
                        <w:szCs w:val="16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  <w:sz w:val="16"/>
          <w:szCs w:val="16"/>
        </w:rPr>
        <w:t xml:space="preserve">  </w:t>
      </w:r>
    </w:p>
    <w:p w:rsidR="00840400" w:rsidRDefault="00840400" w:rsidP="0049012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</w:t>
      </w:r>
    </w:p>
    <w:p w:rsidR="00840400" w:rsidRPr="00003E1D" w:rsidRDefault="00840400" w:rsidP="0049012E">
      <w:pPr>
        <w:rPr>
          <w:rFonts w:ascii="Comic Sans MS" w:hAnsi="Comic Sans MS" w:cs="Comic Sans MS"/>
          <w:i/>
          <w:color w:val="000000"/>
          <w:sz w:val="24"/>
          <w:szCs w:val="24"/>
        </w:rPr>
      </w:pPr>
    </w:p>
    <w:sectPr w:rsidR="00840400" w:rsidRPr="00003E1D" w:rsidSect="00C05AEE">
      <w:pgSz w:w="16838" w:h="11906" w:orient="landscape"/>
      <w:pgMar w:top="340" w:right="454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0C4"/>
    <w:multiLevelType w:val="hybridMultilevel"/>
    <w:tmpl w:val="586ED446"/>
    <w:lvl w:ilvl="0" w:tplc="3C10C4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 w:val="0"/>
        <w:color w:val="000000"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47D1A"/>
    <w:multiLevelType w:val="hybridMultilevel"/>
    <w:tmpl w:val="10D29832"/>
    <w:lvl w:ilvl="0" w:tplc="1A1ACF5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A4D6860"/>
    <w:multiLevelType w:val="hybridMultilevel"/>
    <w:tmpl w:val="4886BCF0"/>
    <w:lvl w:ilvl="0" w:tplc="FF82E608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0CA256AF"/>
    <w:multiLevelType w:val="hybridMultilevel"/>
    <w:tmpl w:val="D46027A8"/>
    <w:lvl w:ilvl="0" w:tplc="8A28C616">
      <w:start w:val="1"/>
      <w:numFmt w:val="upperLetter"/>
      <w:lvlText w:val="%1."/>
      <w:lvlJc w:val="left"/>
      <w:pPr>
        <w:ind w:left="750" w:hanging="360"/>
      </w:pPr>
      <w:rPr>
        <w:rFonts w:ascii="Comic Sans MS" w:hAnsi="Comic Sans MS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4">
    <w:nsid w:val="11907EA5"/>
    <w:multiLevelType w:val="hybridMultilevel"/>
    <w:tmpl w:val="EF1E0822"/>
    <w:lvl w:ilvl="0" w:tplc="D306196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3A106B8"/>
    <w:multiLevelType w:val="hybridMultilevel"/>
    <w:tmpl w:val="3AE25F86"/>
    <w:lvl w:ilvl="0" w:tplc="30C43336">
      <w:start w:val="6"/>
      <w:numFmt w:val="decimal"/>
      <w:lvlText w:val="%1-"/>
      <w:lvlJc w:val="left"/>
      <w:pPr>
        <w:ind w:left="720" w:hanging="360"/>
      </w:pPr>
      <w:rPr>
        <w:rFonts w:cs="Times New Roman" w:hint="default"/>
        <w:b/>
        <w:i w:val="0"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3B4DAA"/>
    <w:multiLevelType w:val="hybridMultilevel"/>
    <w:tmpl w:val="04A68C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860B6F"/>
    <w:multiLevelType w:val="hybridMultilevel"/>
    <w:tmpl w:val="76005FFC"/>
    <w:lvl w:ilvl="0" w:tplc="AE2A366E">
      <w:start w:val="6"/>
      <w:numFmt w:val="decimal"/>
      <w:lvlText w:val="%1-"/>
      <w:lvlJc w:val="left"/>
      <w:pPr>
        <w:ind w:left="720" w:hanging="360"/>
      </w:pPr>
      <w:rPr>
        <w:rFonts w:cs="Times New Roman" w:hint="default"/>
        <w:b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93795A"/>
    <w:multiLevelType w:val="hybridMultilevel"/>
    <w:tmpl w:val="68B8BA68"/>
    <w:lvl w:ilvl="0" w:tplc="4F8C47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ucida Handwriting" w:hAnsi="Lucida Handwriting" w:cs="Times New Roman" w:hint="default"/>
        <w:b w:val="0"/>
        <w:i w:val="0"/>
        <w:u w:val="none"/>
      </w:rPr>
    </w:lvl>
    <w:lvl w:ilvl="1" w:tplc="269C87A6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singl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FE404A"/>
    <w:multiLevelType w:val="hybridMultilevel"/>
    <w:tmpl w:val="58D8E8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48171C">
      <w:start w:val="1"/>
      <w:numFmt w:val="upperLetter"/>
      <w:lvlText w:val="%2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 w:tplc="0E8C5692">
      <w:start w:val="7"/>
      <w:numFmt w:val="decimal"/>
      <w:lvlText w:val="%3-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CC93C29"/>
    <w:multiLevelType w:val="hybridMultilevel"/>
    <w:tmpl w:val="A4920B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320BC6"/>
    <w:multiLevelType w:val="hybridMultilevel"/>
    <w:tmpl w:val="4C803D30"/>
    <w:lvl w:ilvl="0" w:tplc="F916482C">
      <w:start w:val="1"/>
      <w:numFmt w:val="upperLetter"/>
      <w:lvlText w:val="%1.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2">
    <w:nsid w:val="45131B2E"/>
    <w:multiLevelType w:val="hybridMultilevel"/>
    <w:tmpl w:val="56348540"/>
    <w:lvl w:ilvl="0" w:tplc="8F46F8BE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4AE3338D"/>
    <w:multiLevelType w:val="hybridMultilevel"/>
    <w:tmpl w:val="AFE472F0"/>
    <w:lvl w:ilvl="0" w:tplc="85BC1E88">
      <w:start w:val="1"/>
      <w:numFmt w:val="decimal"/>
      <w:lvlText w:val="%1-"/>
      <w:lvlJc w:val="left"/>
      <w:pPr>
        <w:ind w:left="644" w:hanging="360"/>
      </w:pPr>
      <w:rPr>
        <w:rFonts w:ascii="Comic Sans MS" w:hAnsi="Comic Sans MS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4B6520F2"/>
    <w:multiLevelType w:val="hybridMultilevel"/>
    <w:tmpl w:val="C9D8EE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E47FE4"/>
    <w:multiLevelType w:val="hybridMultilevel"/>
    <w:tmpl w:val="A3384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535469"/>
    <w:multiLevelType w:val="hybridMultilevel"/>
    <w:tmpl w:val="D2F0F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4E67D3"/>
    <w:multiLevelType w:val="hybridMultilevel"/>
    <w:tmpl w:val="EF08CBB0"/>
    <w:lvl w:ilvl="0" w:tplc="B0C4F8D6">
      <w:start w:val="1"/>
      <w:numFmt w:val="upperLetter"/>
      <w:lvlText w:val="%1."/>
      <w:lvlJc w:val="left"/>
      <w:pPr>
        <w:ind w:left="26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0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7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9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6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385" w:hanging="180"/>
      </w:pPr>
      <w:rPr>
        <w:rFonts w:cs="Times New Roman"/>
      </w:rPr>
    </w:lvl>
  </w:abstractNum>
  <w:abstractNum w:abstractNumId="18">
    <w:nsid w:val="62757FEE"/>
    <w:multiLevelType w:val="hybridMultilevel"/>
    <w:tmpl w:val="05448348"/>
    <w:lvl w:ilvl="0" w:tplc="F118A8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30572D3"/>
    <w:multiLevelType w:val="hybridMultilevel"/>
    <w:tmpl w:val="5172F6D8"/>
    <w:lvl w:ilvl="0" w:tplc="E990E24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Comic Sans MS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6F1757B"/>
    <w:multiLevelType w:val="hybridMultilevel"/>
    <w:tmpl w:val="6A54A226"/>
    <w:lvl w:ilvl="0" w:tplc="E176E6F2">
      <w:start w:val="1"/>
      <w:numFmt w:val="upperLetter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1">
    <w:nsid w:val="68C35882"/>
    <w:multiLevelType w:val="hybridMultilevel"/>
    <w:tmpl w:val="D95C57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CAB33B5"/>
    <w:multiLevelType w:val="hybridMultilevel"/>
    <w:tmpl w:val="3AE25F86"/>
    <w:lvl w:ilvl="0" w:tplc="30C43336">
      <w:start w:val="6"/>
      <w:numFmt w:val="decimal"/>
      <w:lvlText w:val="%1-"/>
      <w:lvlJc w:val="left"/>
      <w:pPr>
        <w:ind w:left="720" w:hanging="360"/>
      </w:pPr>
      <w:rPr>
        <w:rFonts w:cs="Times New Roman" w:hint="default"/>
        <w:b/>
        <w:i w:val="0"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7628A8"/>
    <w:multiLevelType w:val="hybridMultilevel"/>
    <w:tmpl w:val="DC82EF8A"/>
    <w:lvl w:ilvl="0" w:tplc="C714E140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>
    <w:nsid w:val="770955CA"/>
    <w:multiLevelType w:val="hybridMultilevel"/>
    <w:tmpl w:val="FA0C52A2"/>
    <w:lvl w:ilvl="0" w:tplc="00D654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A4D2E6A"/>
    <w:multiLevelType w:val="hybridMultilevel"/>
    <w:tmpl w:val="F990B856"/>
    <w:lvl w:ilvl="0" w:tplc="2BB4FBF8">
      <w:start w:val="1"/>
      <w:numFmt w:val="upperLetter"/>
      <w:lvlText w:val="%1."/>
      <w:lvlJc w:val="left"/>
      <w:pPr>
        <w:ind w:left="42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90" w:hanging="180"/>
      </w:pPr>
      <w:rPr>
        <w:rFonts w:cs="Times New Roman"/>
      </w:rPr>
    </w:lvl>
  </w:abstractNum>
  <w:abstractNum w:abstractNumId="26">
    <w:nsid w:val="7E0674F1"/>
    <w:multiLevelType w:val="hybridMultilevel"/>
    <w:tmpl w:val="B2DAF9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8"/>
  </w:num>
  <w:num w:numId="5">
    <w:abstractNumId w:val="0"/>
  </w:num>
  <w:num w:numId="6">
    <w:abstractNumId w:val="10"/>
  </w:num>
  <w:num w:numId="7">
    <w:abstractNumId w:val="4"/>
  </w:num>
  <w:num w:numId="8">
    <w:abstractNumId w:val="11"/>
  </w:num>
  <w:num w:numId="9">
    <w:abstractNumId w:val="1"/>
  </w:num>
  <w:num w:numId="10">
    <w:abstractNumId w:val="7"/>
  </w:num>
  <w:num w:numId="11">
    <w:abstractNumId w:val="9"/>
  </w:num>
  <w:num w:numId="12">
    <w:abstractNumId w:val="25"/>
  </w:num>
  <w:num w:numId="13">
    <w:abstractNumId w:val="26"/>
  </w:num>
  <w:num w:numId="14">
    <w:abstractNumId w:val="24"/>
  </w:num>
  <w:num w:numId="15">
    <w:abstractNumId w:val="6"/>
  </w:num>
  <w:num w:numId="16">
    <w:abstractNumId w:val="15"/>
  </w:num>
  <w:num w:numId="17">
    <w:abstractNumId w:val="21"/>
  </w:num>
  <w:num w:numId="18">
    <w:abstractNumId w:val="12"/>
  </w:num>
  <w:num w:numId="19">
    <w:abstractNumId w:val="23"/>
  </w:num>
  <w:num w:numId="20">
    <w:abstractNumId w:val="19"/>
  </w:num>
  <w:num w:numId="21">
    <w:abstractNumId w:val="20"/>
  </w:num>
  <w:num w:numId="22">
    <w:abstractNumId w:val="22"/>
  </w:num>
  <w:num w:numId="23">
    <w:abstractNumId w:val="5"/>
  </w:num>
  <w:num w:numId="24">
    <w:abstractNumId w:val="2"/>
  </w:num>
  <w:num w:numId="25">
    <w:abstractNumId w:val="14"/>
  </w:num>
  <w:num w:numId="26">
    <w:abstractNumId w:val="17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AEE"/>
    <w:rsid w:val="000027E7"/>
    <w:rsid w:val="00003E1D"/>
    <w:rsid w:val="000B0FC3"/>
    <w:rsid w:val="000D3ED8"/>
    <w:rsid w:val="000D5C67"/>
    <w:rsid w:val="001E112B"/>
    <w:rsid w:val="00256407"/>
    <w:rsid w:val="002F7FAA"/>
    <w:rsid w:val="00343B1E"/>
    <w:rsid w:val="00423A83"/>
    <w:rsid w:val="00453BC8"/>
    <w:rsid w:val="0049012E"/>
    <w:rsid w:val="00521C6C"/>
    <w:rsid w:val="00543757"/>
    <w:rsid w:val="005A7426"/>
    <w:rsid w:val="006156C7"/>
    <w:rsid w:val="00684F90"/>
    <w:rsid w:val="00690C62"/>
    <w:rsid w:val="006E225E"/>
    <w:rsid w:val="006E6D0C"/>
    <w:rsid w:val="006F3116"/>
    <w:rsid w:val="007318ED"/>
    <w:rsid w:val="00792B8D"/>
    <w:rsid w:val="00805DE4"/>
    <w:rsid w:val="00840400"/>
    <w:rsid w:val="00863E6F"/>
    <w:rsid w:val="008C61F9"/>
    <w:rsid w:val="008D2B02"/>
    <w:rsid w:val="008F1A60"/>
    <w:rsid w:val="00985FB8"/>
    <w:rsid w:val="009B1BFF"/>
    <w:rsid w:val="009B1C3D"/>
    <w:rsid w:val="009E4B97"/>
    <w:rsid w:val="009E7CB2"/>
    <w:rsid w:val="00A146D8"/>
    <w:rsid w:val="00AA3841"/>
    <w:rsid w:val="00AF5539"/>
    <w:rsid w:val="00AF7BA5"/>
    <w:rsid w:val="00B6240B"/>
    <w:rsid w:val="00B7481B"/>
    <w:rsid w:val="00B855C7"/>
    <w:rsid w:val="00C05AEE"/>
    <w:rsid w:val="00C1594A"/>
    <w:rsid w:val="00C22B40"/>
    <w:rsid w:val="00D55374"/>
    <w:rsid w:val="00D74F69"/>
    <w:rsid w:val="00DB08D1"/>
    <w:rsid w:val="00F4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5A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05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AE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F90"/>
    <w:rPr>
      <w:rFonts w:eastAsia="Times New Roman"/>
    </w:rPr>
  </w:style>
  <w:style w:type="character" w:styleId="Hyperlink">
    <w:name w:val="Hyperlink"/>
    <w:basedOn w:val="DefaultParagraphFont"/>
    <w:uiPriority w:val="99"/>
    <w:rsid w:val="002F7F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70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wmf"/><Relationship Id="rId34" Type="http://schemas.openxmlformats.org/officeDocument/2006/relationships/image" Target="media/image29.jpeg"/><Relationship Id="rId42" Type="http://schemas.openxmlformats.org/officeDocument/2006/relationships/image" Target="media/image37.png"/><Relationship Id="rId47" Type="http://schemas.openxmlformats.org/officeDocument/2006/relationships/image" Target="http://www.tcmb.gov.tr/tlkampanya/images/paralar/10k.jpg" TargetMode="External"/><Relationship Id="rId50" Type="http://schemas.openxmlformats.org/officeDocument/2006/relationships/image" Target="media/image42.jpeg"/><Relationship Id="rId55" Type="http://schemas.openxmlformats.org/officeDocument/2006/relationships/image" Target="http://www.tcmb.gov.tr/tlkampanya/images/paralar/25k.jpg" TargetMode="External"/><Relationship Id="rId63" Type="http://schemas.openxmlformats.org/officeDocument/2006/relationships/image" Target="media/image45.png"/><Relationship Id="rId68" Type="http://schemas.openxmlformats.org/officeDocument/2006/relationships/image" Target="media/image49.png"/><Relationship Id="rId76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52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4.pn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http://www.tcmb.gov.tr/tlkampanya/images/paralar/5k_k.jpg" TargetMode="External"/><Relationship Id="rId53" Type="http://schemas.openxmlformats.org/officeDocument/2006/relationships/image" Target="http://www.tcmb.gov.tr/tlkampanya/images/paralar/25k.jpg" TargetMode="External"/><Relationship Id="rId58" Type="http://schemas.openxmlformats.org/officeDocument/2006/relationships/image" Target="http://www.tcmb.gov.tr/tlkampanya/images/paralar/10k.jpg" TargetMode="External"/><Relationship Id="rId66" Type="http://schemas.openxmlformats.org/officeDocument/2006/relationships/image" Target="media/image47.png"/><Relationship Id="rId74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http://www.tcmb.gov.tr/tlkampanya/images/paralar/25k.jpg" TargetMode="External"/><Relationship Id="rId57" Type="http://schemas.openxmlformats.org/officeDocument/2006/relationships/image" Target="http://www.tcmb.gov.tr/tlkampanya/images/paralar/10k.jpg" TargetMode="External"/><Relationship Id="rId61" Type="http://schemas.openxmlformats.org/officeDocument/2006/relationships/image" Target="media/image43.png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52" Type="http://schemas.openxmlformats.org/officeDocument/2006/relationships/image" Target="http://www.tcmb.gov.tr/tlkampanya/images/paralar/10k.jpg" TargetMode="External"/><Relationship Id="rId60" Type="http://schemas.openxmlformats.org/officeDocument/2006/relationships/image" Target="http://www.tcmb.gov.tr/tlkampanya/images/paralar/50k.jpg" TargetMode="External"/><Relationship Id="rId65" Type="http://schemas.openxmlformats.org/officeDocument/2006/relationships/image" Target="media/image46.png"/><Relationship Id="rId73" Type="http://schemas.openxmlformats.org/officeDocument/2006/relationships/image" Target="media/image5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wmf"/><Relationship Id="rId48" Type="http://schemas.openxmlformats.org/officeDocument/2006/relationships/image" Target="media/image41.jpeg"/><Relationship Id="rId56" Type="http://schemas.openxmlformats.org/officeDocument/2006/relationships/image" Target="http://www.tcmb.gov.tr/tlkampanya/images/paralar/5k_k.jpg" TargetMode="External"/><Relationship Id="rId64" Type="http://schemas.openxmlformats.org/officeDocument/2006/relationships/image" Target="http://i131.photobucket.com/albums/p315/ovivip/butterfly/010.gif" TargetMode="External"/><Relationship Id="rId69" Type="http://schemas.openxmlformats.org/officeDocument/2006/relationships/image" Target="media/image50.png"/><Relationship Id="rId8" Type="http://schemas.openxmlformats.org/officeDocument/2006/relationships/image" Target="media/image4.png"/><Relationship Id="rId51" Type="http://schemas.openxmlformats.org/officeDocument/2006/relationships/image" Target="http://www.tcmb.gov.tr/tlkampanya/images/paralar/50k.jpg" TargetMode="External"/><Relationship Id="rId72" Type="http://schemas.openxmlformats.org/officeDocument/2006/relationships/image" Target="media/image53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46" Type="http://schemas.openxmlformats.org/officeDocument/2006/relationships/image" Target="media/image40.jpeg"/><Relationship Id="rId59" Type="http://schemas.openxmlformats.org/officeDocument/2006/relationships/image" Target="http://www.tcmb.gov.tr/tlkampanya/images/paralar/25k.jpg" TargetMode="External"/><Relationship Id="rId67" Type="http://schemas.openxmlformats.org/officeDocument/2006/relationships/image" Target="media/image48.png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http://www.tcmb.gov.tr/tlkampanya/images/paralar/25k.jpg" TargetMode="External"/><Relationship Id="rId62" Type="http://schemas.openxmlformats.org/officeDocument/2006/relationships/image" Target="media/image44.png"/><Relationship Id="rId70" Type="http://schemas.openxmlformats.org/officeDocument/2006/relationships/image" Target="media/image51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1055</Words>
  <Characters>6015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EDANUR HANIM</cp:lastModifiedBy>
  <cp:revision>7</cp:revision>
  <dcterms:created xsi:type="dcterms:W3CDTF">2011-04-28T21:08:00Z</dcterms:created>
  <dcterms:modified xsi:type="dcterms:W3CDTF">2011-09-11T10:40:00Z</dcterms:modified>
</cp:coreProperties>
</file>